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3A" w:rsidRPr="00676A1E" w:rsidRDefault="00C4423A" w:rsidP="0033030B">
      <w:pPr>
        <w:ind w:left="5954"/>
        <w:jc w:val="center"/>
        <w:rPr>
          <w:b/>
          <w:bCs/>
          <w:sz w:val="28"/>
          <w:szCs w:val="28"/>
        </w:rPr>
      </w:pPr>
      <w:r w:rsidRPr="00676A1E">
        <w:rPr>
          <w:b/>
          <w:bCs/>
          <w:sz w:val="28"/>
          <w:szCs w:val="28"/>
        </w:rPr>
        <w:t>УТВЕРЖДЕНО</w:t>
      </w:r>
    </w:p>
    <w:p w:rsidR="00C4423A" w:rsidRPr="00B66D6B" w:rsidRDefault="00C4423A" w:rsidP="00293944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муниципального образования «Каменно-Задельское» от «</w:t>
      </w:r>
      <w:r w:rsidRPr="009F727E">
        <w:rPr>
          <w:sz w:val="28"/>
          <w:szCs w:val="28"/>
        </w:rPr>
        <w:t>03» декабря 2018 года № 59</w:t>
      </w:r>
      <w:r w:rsidRPr="00BC20F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66D6B">
        <w:rPr>
          <w:sz w:val="28"/>
          <w:szCs w:val="28"/>
        </w:rPr>
        <w:t>О проведении аукциона на право з</w:t>
      </w:r>
      <w:r>
        <w:rPr>
          <w:sz w:val="28"/>
          <w:szCs w:val="28"/>
        </w:rPr>
        <w:t>аключения договора аренды части</w:t>
      </w:r>
      <w:r w:rsidRPr="00B66D6B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«Буринский фельдшеро-акушерский пункт»</w:t>
      </w:r>
      <w:r w:rsidRPr="00B66D6B">
        <w:rPr>
          <w:sz w:val="28"/>
          <w:szCs w:val="28"/>
        </w:rPr>
        <w:t>, расположенного по адресу: Удмуртская Республика, Балезинский</w:t>
      </w:r>
      <w:r>
        <w:rPr>
          <w:sz w:val="28"/>
          <w:szCs w:val="28"/>
        </w:rPr>
        <w:t xml:space="preserve"> район, д. Бурино, ул. Центральная, д.32.</w:t>
      </w:r>
    </w:p>
    <w:p w:rsidR="00C4423A" w:rsidRDefault="00C4423A" w:rsidP="00F13FD1">
      <w:pPr>
        <w:ind w:left="4962"/>
        <w:jc w:val="both"/>
        <w:rPr>
          <w:sz w:val="28"/>
          <w:szCs w:val="28"/>
        </w:rPr>
      </w:pPr>
    </w:p>
    <w:p w:rsidR="00C4423A" w:rsidRPr="00B612B0" w:rsidRDefault="00C4423A" w:rsidP="00C67F3E">
      <w:pPr>
        <w:jc w:val="center"/>
        <w:rPr>
          <w:b/>
          <w:bCs/>
          <w:sz w:val="28"/>
          <w:szCs w:val="28"/>
        </w:rPr>
      </w:pPr>
    </w:p>
    <w:p w:rsidR="00C4423A" w:rsidRPr="00B612B0" w:rsidRDefault="00C4423A" w:rsidP="00C67F3E">
      <w:pPr>
        <w:jc w:val="center"/>
        <w:rPr>
          <w:b/>
          <w:bCs/>
          <w:sz w:val="28"/>
          <w:szCs w:val="28"/>
        </w:rPr>
      </w:pPr>
    </w:p>
    <w:p w:rsidR="00C4423A" w:rsidRPr="00B612B0" w:rsidRDefault="00C4423A" w:rsidP="00C67F3E">
      <w:pPr>
        <w:jc w:val="center"/>
        <w:rPr>
          <w:b/>
          <w:bCs/>
          <w:sz w:val="28"/>
          <w:szCs w:val="28"/>
        </w:rPr>
      </w:pPr>
    </w:p>
    <w:p w:rsidR="00C4423A" w:rsidRPr="00B612B0" w:rsidRDefault="00C4423A" w:rsidP="00C67F3E">
      <w:pPr>
        <w:jc w:val="center"/>
        <w:rPr>
          <w:b/>
          <w:bCs/>
          <w:sz w:val="28"/>
          <w:szCs w:val="28"/>
        </w:rPr>
      </w:pPr>
    </w:p>
    <w:p w:rsidR="00C4423A" w:rsidRDefault="00C4423A" w:rsidP="00C67F3E">
      <w:pPr>
        <w:jc w:val="center"/>
        <w:rPr>
          <w:b/>
          <w:bCs/>
          <w:sz w:val="48"/>
          <w:szCs w:val="48"/>
        </w:rPr>
      </w:pPr>
    </w:p>
    <w:p w:rsidR="00C4423A" w:rsidRPr="00B612B0" w:rsidRDefault="00C4423A" w:rsidP="00B612B0">
      <w:pPr>
        <w:jc w:val="center"/>
        <w:rPr>
          <w:b/>
          <w:bCs/>
          <w:sz w:val="36"/>
          <w:szCs w:val="36"/>
        </w:rPr>
      </w:pPr>
      <w:r w:rsidRPr="00B612B0">
        <w:rPr>
          <w:b/>
          <w:bCs/>
          <w:sz w:val="36"/>
          <w:szCs w:val="36"/>
        </w:rPr>
        <w:t>Аукционная документация</w:t>
      </w:r>
    </w:p>
    <w:p w:rsidR="00C4423A" w:rsidRDefault="00C4423A" w:rsidP="00214C80">
      <w:pPr>
        <w:jc w:val="center"/>
        <w:rPr>
          <w:sz w:val="28"/>
          <w:szCs w:val="28"/>
        </w:rPr>
      </w:pPr>
    </w:p>
    <w:p w:rsidR="00C4423A" w:rsidRDefault="00C4423A" w:rsidP="00214C80">
      <w:pPr>
        <w:jc w:val="center"/>
        <w:rPr>
          <w:sz w:val="28"/>
          <w:szCs w:val="28"/>
        </w:rPr>
      </w:pPr>
    </w:p>
    <w:p w:rsidR="00C4423A" w:rsidRDefault="00C4423A" w:rsidP="0033030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проведение аукциона открытого по составу участников и открытого по форме подачи предложений о цене на право заключения договора аренды части здания «Буринский фельдшеро-акушерский пункт» расположенного по адресу: Удмуртская Республика, Балезинский район, д. Бурино, ул. Центральная, д. 32.</w:t>
      </w:r>
    </w:p>
    <w:p w:rsidR="00C4423A" w:rsidRDefault="00C4423A" w:rsidP="007C2E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C4423A" w:rsidRPr="00B612B0" w:rsidRDefault="00C4423A" w:rsidP="00B612B0"/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7C2ECF">
      <w:pPr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Default="00C4423A" w:rsidP="0082583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Каменное Заделье</w:t>
      </w:r>
    </w:p>
    <w:p w:rsidR="00C4423A" w:rsidRDefault="00C4423A" w:rsidP="00825831">
      <w:pPr>
        <w:jc w:val="center"/>
        <w:rPr>
          <w:sz w:val="28"/>
          <w:szCs w:val="28"/>
        </w:rPr>
      </w:pPr>
    </w:p>
    <w:p w:rsidR="00C4423A" w:rsidRPr="007B2C88" w:rsidRDefault="00C4423A" w:rsidP="007B2C88">
      <w:pPr>
        <w:jc w:val="center"/>
        <w:rPr>
          <w:sz w:val="28"/>
          <w:szCs w:val="28"/>
        </w:rPr>
      </w:pPr>
      <w:r w:rsidRPr="00676A1E">
        <w:rPr>
          <w:sz w:val="28"/>
          <w:szCs w:val="28"/>
        </w:rPr>
        <w:t>201</w:t>
      </w:r>
      <w:r w:rsidRPr="00125A25">
        <w:rPr>
          <w:sz w:val="28"/>
          <w:szCs w:val="28"/>
        </w:rPr>
        <w:t xml:space="preserve">8 </w:t>
      </w:r>
      <w:r w:rsidRPr="00676A1E">
        <w:rPr>
          <w:sz w:val="28"/>
          <w:szCs w:val="28"/>
        </w:rPr>
        <w:t>г.</w:t>
      </w:r>
    </w:p>
    <w:p w:rsidR="00C4423A" w:rsidRDefault="00C4423A" w:rsidP="00214C80">
      <w:pPr>
        <w:jc w:val="center"/>
      </w:pPr>
    </w:p>
    <w:p w:rsidR="00C4423A" w:rsidRPr="009B3E1B" w:rsidRDefault="00C4423A" w:rsidP="00864C93">
      <w:pPr>
        <w:pStyle w:val="TOCHeading"/>
        <w:spacing w:before="120" w:after="120"/>
        <w:jc w:val="center"/>
        <w:rPr>
          <w:color w:val="auto"/>
        </w:rPr>
      </w:pPr>
      <w:r w:rsidRPr="009B3E1B">
        <w:rPr>
          <w:color w:val="auto"/>
        </w:rPr>
        <w:t>Содержание</w:t>
      </w:r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r w:rsidRPr="002A23E1">
        <w:fldChar w:fldCharType="begin"/>
      </w:r>
      <w:r w:rsidRPr="002A23E1">
        <w:instrText xml:space="preserve"> TOC \o "1-3" \h \z \u </w:instrText>
      </w:r>
      <w:r w:rsidRPr="002A23E1">
        <w:fldChar w:fldCharType="separate"/>
      </w:r>
      <w:hyperlink w:anchor="_Toc319247747" w:history="1">
        <w:r w:rsidRPr="002A23E1">
          <w:rPr>
            <w:rStyle w:val="Hyperlink"/>
            <w:noProof/>
          </w:rPr>
          <w:t>Раздел I. ОБЩИЕ СВЕДЕНИЯ…………………………………………………………………</w:t>
        </w:r>
        <w:r w:rsidRPr="002A23E1">
          <w:rPr>
            <w:rStyle w:val="Hyperlink"/>
            <w:noProof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_Toc319247747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hyperlink w:anchor="_Toc319247748" w:history="1">
        <w:r w:rsidRPr="002A23E1">
          <w:rPr>
            <w:rStyle w:val="Hyperlink"/>
            <w:noProof/>
          </w:rPr>
          <w:t xml:space="preserve">Раздел </w:t>
        </w:r>
        <w:r w:rsidRPr="002A23E1">
          <w:rPr>
            <w:rStyle w:val="Hyperlink"/>
            <w:noProof/>
            <w:lang w:val="en-US"/>
          </w:rPr>
          <w:t>II</w:t>
        </w:r>
        <w:r w:rsidRPr="002A23E1">
          <w:rPr>
            <w:rStyle w:val="Hyperlink"/>
            <w:noProof/>
          </w:rPr>
          <w:t>. ПРЕДМЕТ АУКЦИОНА. НАЧАЛЬНАЯ                                                    (МИНИМАЛЬНАЯ) ЦЕНА АУКЦИОНА…………………………………………….............</w:t>
        </w:r>
        <w:r w:rsidRPr="002A23E1">
          <w:rPr>
            <w:rStyle w:val="Hyperlink"/>
            <w:noProof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_Toc319247748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hyperlink w:anchor="_Toc319247750" w:history="1">
        <w:r w:rsidRPr="002A23E1">
          <w:rPr>
            <w:rStyle w:val="Hyperlink"/>
            <w:noProof/>
          </w:rPr>
          <w:t xml:space="preserve">Раздел </w:t>
        </w:r>
        <w:r w:rsidRPr="002A23E1">
          <w:rPr>
            <w:rStyle w:val="Hyperlink"/>
            <w:noProof/>
            <w:lang w:val="en-US"/>
          </w:rPr>
          <w:t>III</w:t>
        </w:r>
        <w:r w:rsidRPr="002A23E1">
          <w:rPr>
            <w:rStyle w:val="Hyperlink"/>
            <w:noProof/>
          </w:rPr>
          <w:t>. ТРЕБОВАНИЯ К ЗАЯВКЕ И УЧАСТНИКАМ АУКЦИОНА…………………..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_Toc319247750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hyperlink w:anchor="_Toc319247751" w:history="1">
        <w:r w:rsidRPr="002A23E1">
          <w:rPr>
            <w:rStyle w:val="Hyperlink"/>
            <w:noProof/>
          </w:rPr>
          <w:t xml:space="preserve">Раздел </w:t>
        </w:r>
        <w:r w:rsidRPr="002A23E1">
          <w:rPr>
            <w:rStyle w:val="Hyperlink"/>
            <w:noProof/>
            <w:lang w:val="en-US"/>
          </w:rPr>
          <w:t>I</w:t>
        </w:r>
        <w:r w:rsidRPr="002A23E1">
          <w:rPr>
            <w:rStyle w:val="Hyperlink"/>
            <w:noProof/>
          </w:rPr>
          <w:t>V. РАЗЪЯСНЕНИЕ ПОЛОЖЕНИЙ АУКЦИОННОЙ ДОКУМЕНТАЦИИ……….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_Toc319247751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hyperlink w:anchor="_Toc319247752" w:history="1">
        <w:r w:rsidRPr="002A23E1">
          <w:rPr>
            <w:rStyle w:val="Hyperlink"/>
            <w:noProof/>
          </w:rPr>
          <w:t>Раздел V. УСЛОВИЯ И ПОРЯДОК ПРОВЕДЕНИЯ АУКЦИОНА………………………..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_Toc319247752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hyperlink w:anchor="_Toc319247753" w:history="1">
        <w:r w:rsidRPr="002A23E1">
          <w:rPr>
            <w:rStyle w:val="Hyperlink"/>
            <w:noProof/>
          </w:rPr>
          <w:t>Раздел V</w:t>
        </w:r>
        <w:r w:rsidRPr="002A23E1">
          <w:rPr>
            <w:rStyle w:val="Hyperlink"/>
            <w:noProof/>
            <w:lang w:val="en-US"/>
          </w:rPr>
          <w:t>I</w:t>
        </w:r>
        <w:r w:rsidRPr="002A23E1">
          <w:rPr>
            <w:rStyle w:val="Hyperlink"/>
            <w:noProof/>
          </w:rPr>
          <w:t>. МЕСТО, ДАТА И ВРЕМЯ ПРОВЕДЕНИЯ АУКЦИОНА……………………..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_Toc319247753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</w:pPr>
      <w:hyperlink w:anchor="_Toc319247755" w:history="1">
        <w:r w:rsidRPr="002A23E1">
          <w:rPr>
            <w:rStyle w:val="Hyperlink"/>
            <w:noProof/>
          </w:rPr>
          <w:t xml:space="preserve">Раздел </w:t>
        </w:r>
        <w:r w:rsidRPr="002A23E1">
          <w:rPr>
            <w:rStyle w:val="Hyperlink"/>
            <w:noProof/>
            <w:lang w:val="en-US"/>
          </w:rPr>
          <w:t>VI</w:t>
        </w:r>
        <w:r>
          <w:rPr>
            <w:rStyle w:val="Hyperlink"/>
            <w:noProof/>
            <w:lang w:val="en-US"/>
          </w:rPr>
          <w:t>I</w:t>
        </w:r>
        <w:r w:rsidRPr="002A23E1">
          <w:rPr>
            <w:rStyle w:val="Hyperlink"/>
            <w:noProof/>
          </w:rPr>
          <w:t>. ЗАКЛЮЧЕНИЕ ДОГОВОРА……………………………………………………..</w:t>
        </w:r>
        <w:r>
          <w:rPr>
            <w:rStyle w:val="Hyperlink"/>
            <w:noProof/>
            <w:lang w:val="en-US"/>
          </w:rPr>
          <w:t>8</w:t>
        </w:r>
      </w:hyperlink>
    </w:p>
    <w:p w:rsidR="00C4423A" w:rsidRPr="002A23E1" w:rsidRDefault="00C4423A" w:rsidP="00B5335D">
      <w:pPr>
        <w:rPr>
          <w:sz w:val="24"/>
          <w:szCs w:val="24"/>
        </w:rPr>
      </w:pPr>
      <w:r w:rsidRPr="002A23E1">
        <w:rPr>
          <w:sz w:val="24"/>
          <w:szCs w:val="24"/>
        </w:rPr>
        <w:t xml:space="preserve">Раздел </w:t>
      </w:r>
      <w:r>
        <w:rPr>
          <w:sz w:val="24"/>
          <w:szCs w:val="24"/>
          <w:lang w:val="en-US"/>
        </w:rPr>
        <w:t>VIII</w:t>
      </w:r>
      <w:r w:rsidRPr="002A23E1">
        <w:rPr>
          <w:sz w:val="24"/>
          <w:szCs w:val="24"/>
        </w:rPr>
        <w:t>. ПОСЛЕДСТВИЯ ПРИЗНАНИЯ АУКЦИОНА</w:t>
      </w:r>
      <w:r w:rsidRPr="00A91A16">
        <w:rPr>
          <w:sz w:val="24"/>
          <w:szCs w:val="24"/>
        </w:rPr>
        <w:t xml:space="preserve"> </w:t>
      </w:r>
      <w:r w:rsidRPr="002A23E1">
        <w:rPr>
          <w:sz w:val="24"/>
          <w:szCs w:val="24"/>
        </w:rPr>
        <w:t xml:space="preserve"> НЕСОСТОЯВШИМСЯ</w:t>
      </w:r>
      <w:r>
        <w:rPr>
          <w:sz w:val="24"/>
          <w:szCs w:val="24"/>
        </w:rPr>
        <w:t>…….</w:t>
      </w:r>
      <w:r w:rsidRPr="002A23E1">
        <w:rPr>
          <w:sz w:val="24"/>
          <w:szCs w:val="24"/>
        </w:rPr>
        <w:tab/>
        <w:t>9</w:t>
      </w:r>
    </w:p>
    <w:p w:rsidR="00C4423A" w:rsidRPr="002A23E1" w:rsidRDefault="00C4423A" w:rsidP="00131B34">
      <w:pPr>
        <w:pStyle w:val="TOC1"/>
        <w:tabs>
          <w:tab w:val="left" w:pos="9214"/>
        </w:tabs>
      </w:pPr>
      <w:r w:rsidRPr="002A23E1">
        <w:t>Приложение №1 ЗАЯВКА НА УЧАСТИЕ В АУКЦИОНЕ………….………………………</w:t>
      </w:r>
      <w:r w:rsidRPr="002A23E1">
        <w:tab/>
        <w:t>10</w:t>
      </w:r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r w:rsidRPr="002A23E1">
        <w:t xml:space="preserve">Приложение №2 </w:t>
      </w:r>
      <w:hyperlink w:anchor="_Toc319247757" w:history="1">
        <w:r w:rsidRPr="002A23E1">
          <w:rPr>
            <w:rStyle w:val="Hyperlink"/>
            <w:noProof/>
          </w:rPr>
          <w:t>ИНФОРМАЦИЯ О ЗАЯВИТЕЛЕ………………………………………….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_Toc319247757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131B34">
      <w:pPr>
        <w:pStyle w:val="TOC1"/>
        <w:tabs>
          <w:tab w:val="left" w:pos="9214"/>
        </w:tabs>
      </w:pPr>
      <w:r w:rsidRPr="002A23E1">
        <w:t xml:space="preserve">Приложение №2а </w:t>
      </w:r>
      <w:hyperlink w:anchor="_Toc319247758" w:history="1">
        <w:r w:rsidRPr="002A23E1">
          <w:rPr>
            <w:rStyle w:val="Hyperlink"/>
            <w:noProof/>
          </w:rPr>
          <w:t>ИНФОРМАЦИЯ О ЗАЯВИТЕЛЕ………..………………………………..</w:t>
        </w:r>
        <w:r w:rsidRPr="002A23E1">
          <w:rPr>
            <w:noProof/>
            <w:webHidden/>
          </w:rPr>
          <w:tab/>
        </w:r>
        <w:r w:rsidRPr="002A23E1">
          <w:rPr>
            <w:noProof/>
            <w:webHidden/>
          </w:rPr>
          <w:fldChar w:fldCharType="begin"/>
        </w:r>
        <w:r w:rsidRPr="002A23E1">
          <w:rPr>
            <w:noProof/>
            <w:webHidden/>
          </w:rPr>
          <w:instrText xml:space="preserve"> PAGEREF _Toc319247758 \h </w:instrText>
        </w:r>
        <w:r>
          <w:rPr>
            <w:noProof/>
          </w:rPr>
        </w:r>
        <w:r w:rsidRPr="002A23E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2A23E1">
          <w:rPr>
            <w:noProof/>
            <w:webHidden/>
          </w:rPr>
          <w:fldChar w:fldCharType="end"/>
        </w:r>
      </w:hyperlink>
    </w:p>
    <w:p w:rsidR="00C4423A" w:rsidRPr="002A23E1" w:rsidRDefault="00C4423A" w:rsidP="008A5A7E">
      <w:pPr>
        <w:rPr>
          <w:sz w:val="24"/>
          <w:szCs w:val="24"/>
        </w:rPr>
      </w:pPr>
      <w:r w:rsidRPr="002A23E1">
        <w:rPr>
          <w:sz w:val="24"/>
          <w:szCs w:val="24"/>
        </w:rPr>
        <w:t>Приложение №3 ДОГОВОР О ЗАДАТКЕ………….………………………………………….</w:t>
      </w:r>
      <w:r w:rsidRPr="002A23E1">
        <w:rPr>
          <w:sz w:val="24"/>
          <w:szCs w:val="24"/>
        </w:rPr>
        <w:tab/>
        <w:t>14</w:t>
      </w:r>
    </w:p>
    <w:p w:rsidR="00C4423A" w:rsidRDefault="00C4423A" w:rsidP="00131B34">
      <w:pPr>
        <w:pStyle w:val="TOC1"/>
        <w:tabs>
          <w:tab w:val="left" w:pos="9214"/>
        </w:tabs>
      </w:pPr>
      <w:r w:rsidRPr="002A23E1">
        <w:t xml:space="preserve">Приложение №4 </w:t>
      </w:r>
      <w:hyperlink w:anchor="_Toc319247759" w:history="1">
        <w:r w:rsidRPr="002A23E1">
          <w:rPr>
            <w:rStyle w:val="Hyperlink"/>
            <w:noProof/>
          </w:rPr>
          <w:t>ДОГОВОР КУПЛИ-ПРОДАЖИ………………….………………………..</w:t>
        </w:r>
        <w:r w:rsidRPr="002A23E1">
          <w:rPr>
            <w:rStyle w:val="Hyperlink"/>
            <w:noProof/>
          </w:rPr>
          <w:tab/>
        </w:r>
      </w:hyperlink>
      <w:r w:rsidRPr="002A23E1">
        <w:t>16</w:t>
      </w:r>
    </w:p>
    <w:p w:rsidR="00C4423A" w:rsidRPr="00D937DF" w:rsidRDefault="00C4423A" w:rsidP="00D937DF">
      <w:r w:rsidRPr="007F4054">
        <w:rPr>
          <w:sz w:val="24"/>
          <w:szCs w:val="24"/>
        </w:rPr>
        <w:t>Приложение №5</w:t>
      </w:r>
      <w:r>
        <w:t xml:space="preserve"> </w:t>
      </w:r>
      <w:r w:rsidRPr="007F4054">
        <w:rPr>
          <w:sz w:val="24"/>
          <w:szCs w:val="24"/>
        </w:rPr>
        <w:t>КОПИЯ КАДАСТРОВОГО ПАСПОРТА ЗДАНИЯ</w:t>
      </w:r>
      <w:r>
        <w:t>……………………………</w:t>
      </w:r>
      <w:r w:rsidRPr="007F4054">
        <w:rPr>
          <w:sz w:val="24"/>
          <w:szCs w:val="24"/>
        </w:rPr>
        <w:t>.21</w:t>
      </w:r>
    </w:p>
    <w:p w:rsidR="00C4423A" w:rsidRPr="002A23E1" w:rsidRDefault="00C4423A" w:rsidP="00131B34">
      <w:pPr>
        <w:pStyle w:val="TOC1"/>
        <w:tabs>
          <w:tab w:val="left" w:pos="9214"/>
        </w:tabs>
        <w:rPr>
          <w:rFonts w:ascii="Calibri" w:hAnsi="Calibri" w:cs="Calibri"/>
          <w:noProof/>
          <w:sz w:val="22"/>
          <w:szCs w:val="22"/>
        </w:rPr>
      </w:pPr>
      <w:r w:rsidRPr="002A23E1">
        <w:t xml:space="preserve">Приложение №6 </w:t>
      </w:r>
      <w:hyperlink w:anchor="_Toc319247761" w:history="1">
        <w:r w:rsidRPr="002A23E1">
          <w:t>ИЗВЕЩЕНИЕ</w:t>
        </w:r>
        <w:r w:rsidRPr="002A23E1">
          <w:rPr>
            <w:rStyle w:val="Hyperlink"/>
            <w:noProof/>
          </w:rPr>
          <w:t xml:space="preserve"> О ПРОВЕДЕНИИ АУКЦИОНА.........................................</w:t>
        </w:r>
        <w:r w:rsidRPr="002A23E1">
          <w:rPr>
            <w:noProof/>
            <w:webHidden/>
          </w:rPr>
          <w:tab/>
        </w:r>
      </w:hyperlink>
      <w:r>
        <w:t>24</w:t>
      </w:r>
    </w:p>
    <w:p w:rsidR="00C4423A" w:rsidRDefault="00C4423A" w:rsidP="00131B34">
      <w:pPr>
        <w:tabs>
          <w:tab w:val="left" w:pos="9214"/>
        </w:tabs>
      </w:pPr>
      <w:r w:rsidRPr="002A23E1">
        <w:fldChar w:fldCharType="end"/>
      </w: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64C93">
      <w:pPr>
        <w:pStyle w:val="BodyText"/>
        <w:jc w:val="center"/>
        <w:rPr>
          <w:b/>
          <w:bCs/>
          <w:sz w:val="28"/>
          <w:szCs w:val="28"/>
        </w:rPr>
      </w:pPr>
    </w:p>
    <w:p w:rsidR="00C4423A" w:rsidRDefault="00C4423A" w:rsidP="00802E89">
      <w:pPr>
        <w:pStyle w:val="a0"/>
        <w:outlineLvl w:val="0"/>
      </w:pPr>
      <w:bookmarkStart w:id="0" w:name="_Toc285002766"/>
      <w:bookmarkStart w:id="1" w:name="_Toc319247747"/>
    </w:p>
    <w:p w:rsidR="00C4423A" w:rsidRDefault="00C4423A" w:rsidP="00802E89">
      <w:pPr>
        <w:pStyle w:val="a0"/>
        <w:outlineLvl w:val="0"/>
      </w:pPr>
      <w:r w:rsidRPr="00BA5EDD">
        <w:t>Раздел I. ОБЩИЕ СВЕДЕНИЯ</w:t>
      </w:r>
      <w:bookmarkEnd w:id="0"/>
      <w:bookmarkEnd w:id="1"/>
    </w:p>
    <w:p w:rsidR="00C4423A" w:rsidRDefault="00C4423A" w:rsidP="00802E89">
      <w:pPr>
        <w:pStyle w:val="a0"/>
        <w:outlineLvl w:val="0"/>
      </w:pPr>
    </w:p>
    <w:p w:rsidR="00C4423A" w:rsidRPr="005115E1" w:rsidRDefault="00C4423A" w:rsidP="005115E1"/>
    <w:p w:rsidR="00C4423A" w:rsidRPr="00757BA1" w:rsidRDefault="00C4423A" w:rsidP="00757BA1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4F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Настоящий аукцион проводится в соответствии с Гражданским кодексом Российской Федерации, Федеральным законом от 26.07.2006 № 135-ФЗ «О защите конкуренции», Федеральным законом от 21.12.2001 №178-ФЗ «О приватизации государственного и муниципального имущества», Приказом Федеральной антимонопольной службы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России </w:t>
      </w:r>
      <w:r w:rsidRPr="00474F1D">
        <w:rPr>
          <w:rFonts w:ascii="Times New Roman" w:hAnsi="Times New Roman" w:cs="Times New Roman"/>
          <w:b w:val="0"/>
          <w:bCs w:val="0"/>
          <w:sz w:val="24"/>
          <w:szCs w:val="24"/>
        </w:rPr>
        <w:t>от 10.02.2010 №67 «О порядке проведения конкурсов или аукционов на право заключения договоров аренды, договоров безвозмездного пользования, 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Pr="002A23E1">
        <w:rPr>
          <w:rFonts w:ascii="Times New Roman" w:hAnsi="Times New Roman" w:cs="Times New Roman"/>
          <w:b w:val="0"/>
          <w:bCs w:val="0"/>
          <w:sz w:val="24"/>
          <w:szCs w:val="24"/>
        </w:rPr>
        <w:t>а также иными нормативно - правовыми актами, регулирующими отношения, связанные с арендой, безвозмездным пользованием, доверительным управлением имущества и иных отношений, предусматривающих переход прав владения и (или) пользования касающихся государственного и муниципального имущества. В части, прямо не урегулированной законодательством Российской Федерации, проведение аукциона регулируется  настоящей аукционной документацией.</w:t>
      </w:r>
    </w:p>
    <w:p w:rsidR="00C4423A" w:rsidRPr="00D35DE3" w:rsidRDefault="00C4423A" w:rsidP="00D35DE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5DE3">
        <w:rPr>
          <w:sz w:val="24"/>
          <w:szCs w:val="24"/>
        </w:rPr>
        <w:t xml:space="preserve">Организатором аукциона является </w:t>
      </w:r>
      <w:r w:rsidRPr="00472421">
        <w:rPr>
          <w:sz w:val="24"/>
          <w:szCs w:val="24"/>
        </w:rPr>
        <w:t>Администрация муниципального образования «Каменно-Задельское»</w:t>
      </w:r>
      <w:r w:rsidRPr="00D35DE3">
        <w:rPr>
          <w:sz w:val="24"/>
          <w:szCs w:val="24"/>
        </w:rPr>
        <w:t>.</w:t>
      </w:r>
    </w:p>
    <w:p w:rsidR="00C4423A" w:rsidRDefault="00C4423A" w:rsidP="00544EF4">
      <w:pPr>
        <w:pStyle w:val="a0"/>
        <w:outlineLvl w:val="0"/>
      </w:pPr>
      <w:r w:rsidRPr="00D35DE3">
        <w:br/>
      </w:r>
      <w:bookmarkStart w:id="2" w:name="_Toc285002767"/>
      <w:bookmarkStart w:id="3" w:name="_Toc319247748"/>
      <w:r>
        <w:t xml:space="preserve">Раздел </w:t>
      </w:r>
      <w:r>
        <w:rPr>
          <w:lang w:val="en-US"/>
        </w:rPr>
        <w:t>II</w:t>
      </w:r>
      <w:r>
        <w:t>. ПРЕДМЕТ АУКЦИОНА. НАЧАЛЬНАЯ</w:t>
      </w:r>
    </w:p>
    <w:p w:rsidR="00C4423A" w:rsidRDefault="00C4423A" w:rsidP="00544EF4">
      <w:pPr>
        <w:pStyle w:val="a0"/>
        <w:outlineLvl w:val="0"/>
      </w:pPr>
      <w:r>
        <w:t xml:space="preserve"> (МИНИМАЛЬНАЯ) ЦЕНА АУКЦИОНА</w:t>
      </w:r>
      <w:bookmarkEnd w:id="2"/>
      <w:bookmarkEnd w:id="3"/>
    </w:p>
    <w:p w:rsidR="00C4423A" w:rsidRPr="00B64096" w:rsidRDefault="00C4423A" w:rsidP="00544EF4">
      <w:pPr>
        <w:pStyle w:val="a0"/>
        <w:outlineLvl w:val="0"/>
      </w:pPr>
    </w:p>
    <w:p w:rsidR="00C4423A" w:rsidRDefault="00C4423A" w:rsidP="00B64096">
      <w:pPr>
        <w:pStyle w:val="BodyText"/>
        <w:spacing w:after="0"/>
        <w:ind w:firstLine="539"/>
        <w:jc w:val="both"/>
        <w:rPr>
          <w:sz w:val="24"/>
          <w:szCs w:val="24"/>
        </w:rPr>
      </w:pPr>
      <w:r w:rsidRPr="00B64096">
        <w:rPr>
          <w:sz w:val="24"/>
          <w:szCs w:val="24"/>
        </w:rPr>
        <w:t xml:space="preserve">1. Организатор аукциона </w:t>
      </w:r>
      <w:r w:rsidRPr="00B64096">
        <w:rPr>
          <w:i/>
          <w:iCs/>
          <w:sz w:val="24"/>
          <w:szCs w:val="24"/>
        </w:rPr>
        <w:t>«</w:t>
      </w:r>
      <w:r w:rsidRPr="00F02994">
        <w:rPr>
          <w:i/>
          <w:iCs/>
          <w:sz w:val="24"/>
          <w:szCs w:val="24"/>
        </w:rPr>
        <w:t>11</w:t>
      </w:r>
      <w:r w:rsidRPr="00223FEF">
        <w:rPr>
          <w:i/>
          <w:iCs/>
          <w:sz w:val="24"/>
          <w:szCs w:val="24"/>
        </w:rPr>
        <w:t xml:space="preserve">» </w:t>
      </w:r>
      <w:r>
        <w:rPr>
          <w:i/>
          <w:iCs/>
          <w:sz w:val="24"/>
          <w:szCs w:val="24"/>
        </w:rPr>
        <w:t>января 2019</w:t>
      </w:r>
      <w:r w:rsidRPr="00223FEF">
        <w:rPr>
          <w:i/>
          <w:iCs/>
          <w:sz w:val="24"/>
          <w:szCs w:val="24"/>
        </w:rPr>
        <w:t xml:space="preserve"> года в 10 часов 00 минут</w:t>
      </w:r>
      <w:r w:rsidRPr="00B64096">
        <w:rPr>
          <w:sz w:val="24"/>
          <w:szCs w:val="24"/>
        </w:rPr>
        <w:t xml:space="preserve"> проводит аукцион, открытый по составу участников и открытый по форме подачи предложений о цене,</w:t>
      </w:r>
      <w:r w:rsidRPr="00B64096">
        <w:rPr>
          <w:b/>
          <w:bCs/>
          <w:sz w:val="24"/>
          <w:szCs w:val="24"/>
        </w:rPr>
        <w:t xml:space="preserve"> предметом которого является</w:t>
      </w:r>
      <w:r w:rsidRPr="00B64096">
        <w:rPr>
          <w:sz w:val="24"/>
          <w:szCs w:val="24"/>
        </w:rPr>
        <w:t xml:space="preserve"> право на заключение договора аренды части здания «Буринский фельдшеро-акушерский пункт» расположенного по адресу: Удмуртская Республика, Балезинский район, д. Бурино, ул. Центральная, д. 32</w:t>
      </w:r>
    </w:p>
    <w:p w:rsidR="00C4423A" w:rsidRPr="00B64096" w:rsidRDefault="00C4423A" w:rsidP="00B64096">
      <w:pPr>
        <w:pStyle w:val="BodyText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B64096">
        <w:rPr>
          <w:sz w:val="24"/>
          <w:szCs w:val="24"/>
        </w:rPr>
        <w:t xml:space="preserve">. </w:t>
      </w:r>
      <w:r w:rsidRPr="00B64096">
        <w:rPr>
          <w:b/>
          <w:bCs/>
          <w:sz w:val="24"/>
          <w:szCs w:val="24"/>
        </w:rPr>
        <w:t>Форма проведения:</w:t>
      </w:r>
      <w:r w:rsidRPr="00B64096">
        <w:rPr>
          <w:sz w:val="24"/>
          <w:szCs w:val="24"/>
        </w:rPr>
        <w:t xml:space="preserve"> аукцион, открытый по составу участников и открытый по форме подачи предложений о цене.</w:t>
      </w:r>
    </w:p>
    <w:p w:rsidR="00C4423A" w:rsidRDefault="00C4423A" w:rsidP="009A21E4">
      <w:pPr>
        <w:ind w:firstLine="567"/>
        <w:jc w:val="both"/>
        <w:rPr>
          <w:b/>
          <w:bCs/>
          <w:sz w:val="24"/>
          <w:szCs w:val="24"/>
        </w:rPr>
      </w:pPr>
      <w:r w:rsidRPr="00D335FD">
        <w:rPr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Pr="00D335FD">
        <w:rPr>
          <w:b/>
          <w:bCs/>
          <w:sz w:val="24"/>
          <w:szCs w:val="24"/>
        </w:rPr>
        <w:t>Состав и описание имущества:</w:t>
      </w:r>
      <w:r>
        <w:rPr>
          <w:b/>
          <w:bCs/>
          <w:sz w:val="24"/>
          <w:szCs w:val="24"/>
        </w:rPr>
        <w:t xml:space="preserve"> </w:t>
      </w:r>
    </w:p>
    <w:p w:rsidR="00C4423A" w:rsidRDefault="00C4423A" w:rsidP="00D335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Часть здания «Буринский фельдшеро-акушерский пункт» принадлежит на праве собственности муниципальному образованию «Каменно-Задельское» на основании свидетельства о государственной регистрации №867703, дата выдачи 17 февраля 2014 года. Кадастровый (условный) номер: 18:02:033001:286, </w:t>
      </w:r>
      <w:r w:rsidRPr="00250D9E">
        <w:rPr>
          <w:sz w:val="24"/>
          <w:szCs w:val="24"/>
        </w:rPr>
        <w:t>назначение: нежилое</w:t>
      </w:r>
      <w:r>
        <w:rPr>
          <w:sz w:val="24"/>
          <w:szCs w:val="24"/>
        </w:rPr>
        <w:t xml:space="preserve"> помещение, 1-этаж</w:t>
      </w:r>
      <w:r w:rsidRPr="00250D9E">
        <w:rPr>
          <w:sz w:val="24"/>
          <w:szCs w:val="24"/>
        </w:rPr>
        <w:t xml:space="preserve">, </w:t>
      </w:r>
      <w:r>
        <w:rPr>
          <w:sz w:val="24"/>
          <w:szCs w:val="24"/>
        </w:rPr>
        <w:t>общая площадь 36,3</w:t>
      </w:r>
      <w:r w:rsidRPr="00250D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кв.м., </w:t>
      </w:r>
      <w:r w:rsidRPr="00250D9E">
        <w:rPr>
          <w:sz w:val="24"/>
          <w:szCs w:val="24"/>
        </w:rPr>
        <w:t>адрес объекта: Удмуртская Республика, Балезинский</w:t>
      </w:r>
      <w:r>
        <w:rPr>
          <w:sz w:val="24"/>
          <w:szCs w:val="24"/>
        </w:rPr>
        <w:t xml:space="preserve"> район, д. Бурино, ул. Центральная, д.32</w:t>
      </w:r>
      <w:r w:rsidRPr="00250D9E">
        <w:rPr>
          <w:sz w:val="24"/>
          <w:szCs w:val="24"/>
        </w:rPr>
        <w:t xml:space="preserve">, </w:t>
      </w:r>
    </w:p>
    <w:p w:rsidR="00C4423A" w:rsidRDefault="00C4423A" w:rsidP="00D335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Описание и п</w:t>
      </w:r>
      <w:r w:rsidRPr="005C2C58">
        <w:rPr>
          <w:sz w:val="24"/>
          <w:szCs w:val="24"/>
        </w:rPr>
        <w:t>л</w:t>
      </w:r>
      <w:r>
        <w:rPr>
          <w:sz w:val="24"/>
          <w:szCs w:val="24"/>
        </w:rPr>
        <w:t>ан помещения определены</w:t>
      </w:r>
      <w:r w:rsidRPr="005C2C58">
        <w:rPr>
          <w:sz w:val="24"/>
          <w:szCs w:val="24"/>
        </w:rPr>
        <w:t xml:space="preserve"> в </w:t>
      </w:r>
      <w:r w:rsidRPr="00472421">
        <w:rPr>
          <w:sz w:val="24"/>
          <w:szCs w:val="24"/>
        </w:rPr>
        <w:t>приложении №5</w:t>
      </w:r>
      <w:r w:rsidRPr="00223FEF">
        <w:rPr>
          <w:color w:val="FF0000"/>
          <w:sz w:val="24"/>
          <w:szCs w:val="24"/>
        </w:rPr>
        <w:t xml:space="preserve"> </w:t>
      </w:r>
      <w:r w:rsidRPr="005C2C58">
        <w:rPr>
          <w:sz w:val="24"/>
          <w:szCs w:val="24"/>
        </w:rPr>
        <w:t>к аукционной документации.</w:t>
      </w:r>
    </w:p>
    <w:p w:rsidR="00C4423A" w:rsidRDefault="00C4423A" w:rsidP="005967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 Осмотр здания</w:t>
      </w:r>
      <w:r w:rsidRPr="0059678E">
        <w:rPr>
          <w:sz w:val="24"/>
          <w:szCs w:val="24"/>
        </w:rPr>
        <w:t xml:space="preserve"> производится еженедельно по четвергам в течение срока подачи заявок на участие в аукционе</w:t>
      </w:r>
      <w:r>
        <w:rPr>
          <w:sz w:val="24"/>
          <w:szCs w:val="24"/>
        </w:rPr>
        <w:t>.</w:t>
      </w:r>
    </w:p>
    <w:p w:rsidR="00C4423A" w:rsidRDefault="00C4423A" w:rsidP="00F029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D35DE3">
        <w:rPr>
          <w:sz w:val="24"/>
          <w:szCs w:val="24"/>
        </w:rPr>
        <w:t xml:space="preserve">. </w:t>
      </w:r>
      <w:r w:rsidRPr="00C0134D">
        <w:rPr>
          <w:b/>
          <w:bCs/>
          <w:sz w:val="24"/>
          <w:szCs w:val="24"/>
        </w:rPr>
        <w:t>Начальная (минимальная) цена</w:t>
      </w:r>
      <w:r>
        <w:rPr>
          <w:b/>
          <w:bCs/>
          <w:sz w:val="24"/>
          <w:szCs w:val="24"/>
        </w:rPr>
        <w:t xml:space="preserve"> лота (договора) </w:t>
      </w:r>
      <w:r w:rsidRPr="009572DB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8712</w:t>
      </w:r>
      <w:r w:rsidRPr="0083647E">
        <w:rPr>
          <w:sz w:val="24"/>
          <w:szCs w:val="24"/>
        </w:rPr>
        <w:t xml:space="preserve"> (</w:t>
      </w:r>
      <w:r>
        <w:rPr>
          <w:sz w:val="24"/>
          <w:szCs w:val="24"/>
        </w:rPr>
        <w:t>Восемь тысяч семьсот двенадцать</w:t>
      </w:r>
      <w:r w:rsidRPr="0083647E">
        <w:rPr>
          <w:sz w:val="24"/>
          <w:szCs w:val="24"/>
        </w:rPr>
        <w:t>) ру</w:t>
      </w:r>
      <w:r>
        <w:rPr>
          <w:sz w:val="24"/>
          <w:szCs w:val="24"/>
        </w:rPr>
        <w:t>блей 00 коп.</w:t>
      </w:r>
      <w:r w:rsidRPr="0083647E">
        <w:rPr>
          <w:sz w:val="24"/>
          <w:szCs w:val="24"/>
        </w:rPr>
        <w:t>,</w:t>
      </w:r>
      <w:r>
        <w:rPr>
          <w:sz w:val="24"/>
          <w:szCs w:val="24"/>
        </w:rPr>
        <w:t xml:space="preserve"> (с учетом НДС) </w:t>
      </w:r>
      <w:r w:rsidRPr="009572DB">
        <w:rPr>
          <w:sz w:val="24"/>
          <w:szCs w:val="24"/>
        </w:rPr>
        <w:t>, согласно отчета №</w:t>
      </w:r>
      <w:r>
        <w:rPr>
          <w:sz w:val="24"/>
          <w:szCs w:val="24"/>
        </w:rPr>
        <w:t xml:space="preserve"> 75 В – ИИ/2</w:t>
      </w:r>
      <w:r w:rsidRPr="00223FEF">
        <w:rPr>
          <w:sz w:val="24"/>
          <w:szCs w:val="24"/>
        </w:rPr>
        <w:t>018</w:t>
      </w:r>
      <w:r>
        <w:rPr>
          <w:sz w:val="24"/>
          <w:szCs w:val="24"/>
        </w:rPr>
        <w:t xml:space="preserve"> «Об определении рыночной </w:t>
      </w:r>
      <w:r w:rsidRPr="009572DB">
        <w:rPr>
          <w:sz w:val="24"/>
          <w:szCs w:val="24"/>
        </w:rPr>
        <w:t>стоим</w:t>
      </w:r>
      <w:r>
        <w:rPr>
          <w:sz w:val="24"/>
          <w:szCs w:val="24"/>
        </w:rPr>
        <w:t>ости годовой арендной платы за часть здания «Буринского фельдшеро-акушерского пункта»,  расположенного</w:t>
      </w:r>
      <w:r w:rsidRPr="009572DB">
        <w:rPr>
          <w:sz w:val="24"/>
          <w:szCs w:val="24"/>
        </w:rPr>
        <w:t xml:space="preserve"> по адресу: Удмуртская Республика, Балезинский район, </w:t>
      </w:r>
      <w:r>
        <w:rPr>
          <w:sz w:val="24"/>
          <w:szCs w:val="24"/>
        </w:rPr>
        <w:t>д. Бурино</w:t>
      </w:r>
      <w:r w:rsidRPr="009572DB">
        <w:rPr>
          <w:sz w:val="24"/>
          <w:szCs w:val="24"/>
        </w:rPr>
        <w:t>, ул.</w:t>
      </w:r>
      <w:r>
        <w:rPr>
          <w:sz w:val="24"/>
          <w:szCs w:val="24"/>
        </w:rPr>
        <w:t>Центральная</w:t>
      </w:r>
      <w:r w:rsidRPr="009572DB">
        <w:rPr>
          <w:sz w:val="24"/>
          <w:szCs w:val="24"/>
        </w:rPr>
        <w:t>, д.</w:t>
      </w:r>
      <w:r>
        <w:rPr>
          <w:sz w:val="24"/>
          <w:szCs w:val="24"/>
        </w:rPr>
        <w:t>32</w:t>
      </w:r>
      <w:r w:rsidRPr="009572DB">
        <w:rPr>
          <w:sz w:val="24"/>
          <w:szCs w:val="24"/>
        </w:rPr>
        <w:t>»</w:t>
      </w:r>
      <w:r>
        <w:rPr>
          <w:sz w:val="24"/>
          <w:szCs w:val="24"/>
        </w:rPr>
        <w:t>.</w:t>
      </w:r>
      <w:r w:rsidRPr="009572DB">
        <w:rPr>
          <w:sz w:val="24"/>
          <w:szCs w:val="24"/>
        </w:rPr>
        <w:t xml:space="preserve"> Дата составления отчета </w:t>
      </w:r>
      <w:r w:rsidRPr="00223FEF">
        <w:rPr>
          <w:sz w:val="24"/>
          <w:szCs w:val="24"/>
        </w:rPr>
        <w:t>15 октября 2018</w:t>
      </w:r>
      <w:r w:rsidRPr="00C156D2">
        <w:rPr>
          <w:color w:val="FF0000"/>
          <w:sz w:val="24"/>
          <w:szCs w:val="24"/>
        </w:rPr>
        <w:t xml:space="preserve"> </w:t>
      </w:r>
      <w:r w:rsidRPr="009572DB">
        <w:rPr>
          <w:sz w:val="24"/>
          <w:szCs w:val="24"/>
        </w:rPr>
        <w:t>г</w:t>
      </w:r>
      <w:r>
        <w:rPr>
          <w:sz w:val="24"/>
          <w:szCs w:val="24"/>
        </w:rPr>
        <w:t>ода</w:t>
      </w:r>
      <w:r w:rsidRPr="009572DB">
        <w:rPr>
          <w:sz w:val="24"/>
          <w:szCs w:val="24"/>
        </w:rPr>
        <w:t>.</w:t>
      </w:r>
    </w:p>
    <w:p w:rsidR="00C4423A" w:rsidRDefault="00C4423A" w:rsidP="00F02994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29699F">
        <w:rPr>
          <w:color w:val="000000"/>
          <w:sz w:val="24"/>
          <w:szCs w:val="24"/>
        </w:rPr>
        <w:t xml:space="preserve">. </w:t>
      </w:r>
      <w:r w:rsidRPr="0029699F">
        <w:rPr>
          <w:b/>
          <w:bCs/>
          <w:sz w:val="24"/>
          <w:szCs w:val="24"/>
        </w:rPr>
        <w:t>Размер и порядок внесения задатка</w:t>
      </w:r>
      <w:r w:rsidRPr="0029699F">
        <w:rPr>
          <w:sz w:val="24"/>
          <w:szCs w:val="24"/>
        </w:rPr>
        <w:t>:</w:t>
      </w:r>
      <w:r>
        <w:rPr>
          <w:sz w:val="24"/>
          <w:szCs w:val="24"/>
        </w:rPr>
        <w:t xml:space="preserve"> задаток в размере 50% от начальной годовой рыночной стоимости арендной платы </w:t>
      </w:r>
      <w:r w:rsidRPr="00223FEF">
        <w:rPr>
          <w:sz w:val="24"/>
          <w:szCs w:val="24"/>
        </w:rPr>
        <w:t>4356 (Четыре тысячи триста пятьдесят шесть )</w:t>
      </w:r>
      <w:r w:rsidRPr="006142E2">
        <w:rPr>
          <w:sz w:val="24"/>
          <w:szCs w:val="24"/>
        </w:rPr>
        <w:t xml:space="preserve"> рублей 00 коп. вносится на счёт получателя: </w:t>
      </w:r>
      <w:r w:rsidRPr="00EF41FF">
        <w:rPr>
          <w:sz w:val="24"/>
          <w:szCs w:val="24"/>
        </w:rPr>
        <w:t>УФК по Удмуртской Республике (Администрация муниципального образования «</w:t>
      </w:r>
      <w:r>
        <w:rPr>
          <w:sz w:val="24"/>
          <w:szCs w:val="24"/>
        </w:rPr>
        <w:t>Каменно-Задельское</w:t>
      </w:r>
      <w:r w:rsidRPr="00EF41FF">
        <w:rPr>
          <w:sz w:val="24"/>
          <w:szCs w:val="24"/>
        </w:rPr>
        <w:t xml:space="preserve">») </w:t>
      </w:r>
      <w:r w:rsidRPr="007B2C88">
        <w:rPr>
          <w:sz w:val="24"/>
          <w:szCs w:val="24"/>
        </w:rPr>
        <w:t>ИНН 1802002540,</w:t>
      </w:r>
      <w:r w:rsidRPr="00C156D2">
        <w:rPr>
          <w:color w:val="FF0000"/>
          <w:sz w:val="24"/>
          <w:szCs w:val="24"/>
        </w:rPr>
        <w:t xml:space="preserve"> </w:t>
      </w:r>
      <w:r w:rsidRPr="007B2C88">
        <w:rPr>
          <w:sz w:val="24"/>
          <w:szCs w:val="24"/>
        </w:rPr>
        <w:t>КПП 183701001,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р/с 40302810022023094052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в Отделение – НБ Удмуртская Республика г. Ижевск, БИК 049401001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л/с 05133001190</w:t>
      </w:r>
      <w:r w:rsidRPr="00EF4DAD">
        <w:rPr>
          <w:sz w:val="24"/>
          <w:szCs w:val="24"/>
        </w:rPr>
        <w:t xml:space="preserve"> </w:t>
      </w:r>
      <w:r w:rsidRPr="006142E2">
        <w:rPr>
          <w:sz w:val="24"/>
          <w:szCs w:val="24"/>
        </w:rPr>
        <w:t xml:space="preserve">не позднее окончания срока приема заявок. При этом заключается договор </w:t>
      </w:r>
      <w:r>
        <w:rPr>
          <w:sz w:val="24"/>
          <w:szCs w:val="24"/>
        </w:rPr>
        <w:t xml:space="preserve">о </w:t>
      </w:r>
      <w:r w:rsidRPr="006142E2">
        <w:rPr>
          <w:sz w:val="24"/>
          <w:szCs w:val="24"/>
        </w:rPr>
        <w:t>задатк</w:t>
      </w:r>
      <w:r>
        <w:rPr>
          <w:sz w:val="24"/>
          <w:szCs w:val="24"/>
        </w:rPr>
        <w:t>е</w:t>
      </w:r>
      <w:r w:rsidRPr="006142E2">
        <w:rPr>
          <w:sz w:val="24"/>
          <w:szCs w:val="24"/>
        </w:rPr>
        <w:t>.</w:t>
      </w:r>
    </w:p>
    <w:p w:rsidR="00C4423A" w:rsidRDefault="00C4423A" w:rsidP="006D3B55">
      <w:pPr>
        <w:spacing w:before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174BD9">
        <w:rPr>
          <w:b/>
          <w:bCs/>
          <w:sz w:val="24"/>
          <w:szCs w:val="24"/>
        </w:rPr>
        <w:t>Шаг аукциона</w:t>
      </w:r>
      <w:r>
        <w:rPr>
          <w:sz w:val="24"/>
          <w:szCs w:val="24"/>
        </w:rPr>
        <w:t>. Предложения</w:t>
      </w:r>
      <w:r w:rsidRPr="003142B5">
        <w:rPr>
          <w:sz w:val="24"/>
          <w:szCs w:val="24"/>
        </w:rPr>
        <w:t xml:space="preserve"> пересмотра</w:t>
      </w:r>
      <w:r>
        <w:rPr>
          <w:sz w:val="24"/>
          <w:szCs w:val="24"/>
        </w:rPr>
        <w:t xml:space="preserve"> цены договора (цены лота) в сторону увеличения подаются с помощью </w:t>
      </w:r>
      <w:r w:rsidRPr="003142B5">
        <w:rPr>
          <w:sz w:val="24"/>
          <w:szCs w:val="24"/>
        </w:rPr>
        <w:t xml:space="preserve"> </w:t>
      </w:r>
      <w:r>
        <w:rPr>
          <w:sz w:val="24"/>
          <w:szCs w:val="24"/>
        </w:rPr>
        <w:t>«ш</w:t>
      </w:r>
      <w:r w:rsidRPr="003142B5">
        <w:rPr>
          <w:sz w:val="24"/>
          <w:szCs w:val="24"/>
        </w:rPr>
        <w:t>аг</w:t>
      </w:r>
      <w:r>
        <w:rPr>
          <w:sz w:val="24"/>
          <w:szCs w:val="24"/>
        </w:rPr>
        <w:t>а аукциона», который</w:t>
      </w:r>
      <w:r w:rsidRPr="003142B5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>5</w:t>
      </w:r>
      <w:r w:rsidRPr="003142B5">
        <w:rPr>
          <w:sz w:val="24"/>
          <w:szCs w:val="24"/>
        </w:rPr>
        <w:t xml:space="preserve">% от первоначальной </w:t>
      </w:r>
      <w:r>
        <w:rPr>
          <w:sz w:val="24"/>
          <w:szCs w:val="24"/>
        </w:rPr>
        <w:t>стоимости объекта приватизации</w:t>
      </w:r>
      <w:r w:rsidRPr="003142B5">
        <w:rPr>
          <w:sz w:val="24"/>
          <w:szCs w:val="24"/>
        </w:rPr>
        <w:t>:</w:t>
      </w:r>
    </w:p>
    <w:p w:rsidR="00C4423A" w:rsidRDefault="00C4423A" w:rsidP="006D3B55">
      <w:pPr>
        <w:pStyle w:val="BodyTextIndent"/>
        <w:spacing w:before="120" w:after="0"/>
        <w:ind w:left="0" w:firstLine="709"/>
        <w:jc w:val="both"/>
        <w:rPr>
          <w:sz w:val="24"/>
          <w:szCs w:val="24"/>
        </w:rPr>
      </w:pPr>
      <w:r w:rsidRPr="0029699F">
        <w:rPr>
          <w:sz w:val="24"/>
          <w:szCs w:val="24"/>
        </w:rPr>
        <w:t xml:space="preserve">- </w:t>
      </w:r>
      <w:r>
        <w:rPr>
          <w:sz w:val="24"/>
          <w:szCs w:val="24"/>
        </w:rPr>
        <w:t>435</w:t>
      </w:r>
      <w:r w:rsidRPr="00C156D2">
        <w:rPr>
          <w:color w:val="FF0000"/>
          <w:sz w:val="24"/>
          <w:szCs w:val="24"/>
        </w:rPr>
        <w:t xml:space="preserve"> </w:t>
      </w:r>
      <w:r w:rsidRPr="00607B34">
        <w:rPr>
          <w:sz w:val="24"/>
          <w:szCs w:val="24"/>
        </w:rPr>
        <w:t>(Четыреста тридцать пять )</w:t>
      </w:r>
      <w:r>
        <w:rPr>
          <w:sz w:val="24"/>
          <w:szCs w:val="24"/>
        </w:rPr>
        <w:t xml:space="preserve"> рублей 60 коп.</w:t>
      </w:r>
    </w:p>
    <w:p w:rsidR="00C4423A" w:rsidRPr="005F708A" w:rsidRDefault="00C4423A" w:rsidP="005F708A">
      <w:pPr>
        <w:pStyle w:val="BodyTextIndent"/>
        <w:spacing w:before="120"/>
        <w:ind w:left="0" w:firstLine="709"/>
        <w:jc w:val="both"/>
        <w:rPr>
          <w:sz w:val="24"/>
          <w:szCs w:val="24"/>
        </w:rPr>
      </w:pPr>
      <w:r w:rsidRPr="005F708A">
        <w:rPr>
          <w:sz w:val="24"/>
          <w:szCs w:val="24"/>
        </w:rPr>
        <w:t>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договора, аукционист обя</w:t>
      </w:r>
      <w:r>
        <w:rPr>
          <w:sz w:val="24"/>
          <w:szCs w:val="24"/>
        </w:rPr>
        <w:t xml:space="preserve">зан снизить "шаг аукциона" на </w:t>
      </w:r>
      <w:r w:rsidRPr="005F708A">
        <w:rPr>
          <w:sz w:val="24"/>
          <w:szCs w:val="24"/>
        </w:rPr>
        <w:t>5</w:t>
      </w:r>
      <w:r>
        <w:rPr>
          <w:sz w:val="24"/>
          <w:szCs w:val="24"/>
        </w:rPr>
        <w:t>%</w:t>
      </w:r>
      <w:r w:rsidRPr="005F708A">
        <w:rPr>
          <w:sz w:val="24"/>
          <w:szCs w:val="24"/>
        </w:rPr>
        <w:t xml:space="preserve"> процента начальной (минимальной) цены договора (цены лота)</w:t>
      </w:r>
      <w:r>
        <w:rPr>
          <w:sz w:val="24"/>
          <w:szCs w:val="24"/>
        </w:rPr>
        <w:t xml:space="preserve">, в размере </w:t>
      </w:r>
      <w:r w:rsidRPr="00607B34">
        <w:rPr>
          <w:sz w:val="24"/>
          <w:szCs w:val="24"/>
        </w:rPr>
        <w:t>435</w:t>
      </w:r>
      <w:r w:rsidRPr="002A23E1">
        <w:rPr>
          <w:sz w:val="24"/>
          <w:szCs w:val="24"/>
        </w:rPr>
        <w:t xml:space="preserve"> (</w:t>
      </w:r>
      <w:r>
        <w:rPr>
          <w:sz w:val="24"/>
          <w:szCs w:val="24"/>
        </w:rPr>
        <w:t>четыреста тридцать пять) рублей, но не ниже 5 процентов</w:t>
      </w:r>
      <w:r w:rsidRPr="002A23E1">
        <w:rPr>
          <w:sz w:val="24"/>
          <w:szCs w:val="24"/>
        </w:rPr>
        <w:t xml:space="preserve"> начальной (минимальной) цены договора (цены лота).</w:t>
      </w:r>
    </w:p>
    <w:p w:rsidR="00C4423A" w:rsidRPr="005115E1" w:rsidRDefault="00C4423A" w:rsidP="005115E1"/>
    <w:p w:rsidR="00C4423A" w:rsidRDefault="00C4423A" w:rsidP="00802E89">
      <w:pPr>
        <w:pStyle w:val="a0"/>
        <w:outlineLvl w:val="0"/>
      </w:pPr>
      <w:bookmarkStart w:id="4" w:name="_Toc319247750"/>
      <w:r>
        <w:t>Раздел I</w:t>
      </w:r>
      <w:r>
        <w:rPr>
          <w:lang w:val="en-US"/>
        </w:rPr>
        <w:t>II</w:t>
      </w:r>
      <w:r w:rsidRPr="00802E89">
        <w:t>. ТРЕБОВАНИЯ</w:t>
      </w:r>
      <w:r>
        <w:t xml:space="preserve"> К ЗАЯВКЕ И УЧАСТНИКАМ АУКЦИОНА</w:t>
      </w:r>
      <w:bookmarkEnd w:id="4"/>
      <w:r w:rsidRPr="00802E89">
        <w:t xml:space="preserve"> </w:t>
      </w:r>
    </w:p>
    <w:p w:rsidR="00C4423A" w:rsidRPr="00802E89" w:rsidRDefault="00C4423A" w:rsidP="00802E89">
      <w:pPr>
        <w:pStyle w:val="a0"/>
        <w:outlineLvl w:val="0"/>
      </w:pPr>
    </w:p>
    <w:p w:rsidR="00C4423A" w:rsidRPr="00773A87" w:rsidRDefault="00C4423A" w:rsidP="005D66C0">
      <w:pPr>
        <w:spacing w:after="120"/>
        <w:ind w:firstLine="720"/>
        <w:jc w:val="both"/>
        <w:rPr>
          <w:sz w:val="24"/>
          <w:szCs w:val="24"/>
        </w:rPr>
      </w:pPr>
      <w:bookmarkStart w:id="5" w:name="_Ref440090175"/>
      <w:r>
        <w:rPr>
          <w:sz w:val="24"/>
          <w:szCs w:val="24"/>
        </w:rPr>
        <w:t>7</w:t>
      </w:r>
      <w:r w:rsidRPr="00773A87">
        <w:rPr>
          <w:sz w:val="24"/>
          <w:szCs w:val="24"/>
        </w:rPr>
        <w:t>. 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C4423A" w:rsidRPr="00773A87" w:rsidRDefault="00C4423A" w:rsidP="005D66C0">
      <w:pPr>
        <w:spacing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73A87">
        <w:rPr>
          <w:sz w:val="24"/>
          <w:szCs w:val="24"/>
        </w:rPr>
        <w:t>. Участник аукциона должен соответствовать следующим требованиям:</w:t>
      </w:r>
    </w:p>
    <w:p w:rsidR="00C4423A" w:rsidRPr="00773A87" w:rsidRDefault="00C4423A" w:rsidP="00773A87">
      <w:pPr>
        <w:numPr>
          <w:ilvl w:val="0"/>
          <w:numId w:val="29"/>
        </w:numPr>
        <w:ind w:left="567" w:firstLine="142"/>
        <w:jc w:val="both"/>
        <w:rPr>
          <w:sz w:val="24"/>
          <w:szCs w:val="24"/>
        </w:rPr>
      </w:pPr>
      <w:r w:rsidRPr="00773A87">
        <w:rPr>
          <w:sz w:val="24"/>
          <w:szCs w:val="24"/>
        </w:rPr>
        <w:t>в отношении участника аукциона не должна осуществляться процедура ликвидации юридического лица или индивидуального предпринимателя и должны отсутствовать решения арбитражного суда о признании участника аукциона - юридического лица, индивидуального предпринимателя банкротом и об открытии конкурсного производства;</w:t>
      </w:r>
    </w:p>
    <w:p w:rsidR="00C4423A" w:rsidRPr="00773A87" w:rsidRDefault="00C4423A" w:rsidP="005D66C0">
      <w:pPr>
        <w:numPr>
          <w:ilvl w:val="0"/>
          <w:numId w:val="29"/>
        </w:numPr>
        <w:spacing w:after="120"/>
        <w:ind w:left="567" w:firstLine="142"/>
        <w:jc w:val="both"/>
        <w:rPr>
          <w:sz w:val="24"/>
          <w:szCs w:val="24"/>
        </w:rPr>
      </w:pPr>
      <w:r w:rsidRPr="00773A87">
        <w:rPr>
          <w:sz w:val="24"/>
          <w:szCs w:val="24"/>
        </w:rPr>
        <w:t>деятельность участника аукциона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C4423A" w:rsidRPr="00864C93" w:rsidRDefault="00C4423A" w:rsidP="005D66C0">
      <w:pP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864C93">
        <w:rPr>
          <w:sz w:val="24"/>
          <w:szCs w:val="24"/>
        </w:rPr>
        <w:t xml:space="preserve">. Для участия в аукционе </w:t>
      </w:r>
      <w:r>
        <w:rPr>
          <w:sz w:val="24"/>
          <w:szCs w:val="24"/>
        </w:rPr>
        <w:t>Заявитель</w:t>
      </w:r>
      <w:r w:rsidRPr="00864C93">
        <w:rPr>
          <w:sz w:val="24"/>
          <w:szCs w:val="24"/>
        </w:rPr>
        <w:t xml:space="preserve"> подает заявку</w:t>
      </w:r>
      <w:r>
        <w:rPr>
          <w:sz w:val="24"/>
          <w:szCs w:val="24"/>
        </w:rPr>
        <w:t>, составленную в двух идентичных экземплярах,</w:t>
      </w:r>
      <w:r w:rsidRPr="00864C93">
        <w:rPr>
          <w:sz w:val="24"/>
          <w:szCs w:val="24"/>
        </w:rPr>
        <w:t xml:space="preserve"> на участие в аукционе</w:t>
      </w:r>
      <w:r>
        <w:rPr>
          <w:sz w:val="24"/>
          <w:szCs w:val="24"/>
        </w:rPr>
        <w:t>,</w:t>
      </w:r>
      <w:r w:rsidRPr="00864C93">
        <w:rPr>
          <w:sz w:val="24"/>
          <w:szCs w:val="24"/>
        </w:rPr>
        <w:t xml:space="preserve"> в указанный в извещении срок по форме, установленной настоящей аукционн</w:t>
      </w:r>
      <w:r>
        <w:rPr>
          <w:sz w:val="24"/>
          <w:szCs w:val="24"/>
        </w:rPr>
        <w:t>ой документацией (Приложение №1</w:t>
      </w:r>
      <w:r w:rsidRPr="00864C93">
        <w:rPr>
          <w:sz w:val="24"/>
          <w:szCs w:val="24"/>
        </w:rPr>
        <w:t>).</w:t>
      </w:r>
      <w:r>
        <w:rPr>
          <w:sz w:val="24"/>
          <w:szCs w:val="24"/>
        </w:rPr>
        <w:t xml:space="preserve"> Один экземпляр заявки возвращается заявителю с отметкой о присвоенном регистрационном номере и дате принятия заявки, второй экземпляр остается у представителя аукционной комиссии с описью принятых документов.</w:t>
      </w:r>
    </w:p>
    <w:p w:rsidR="00C4423A" w:rsidRPr="00864C93" w:rsidRDefault="00C4423A" w:rsidP="00FD7294">
      <w:pPr>
        <w:pStyle w:val="ConsNormal"/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864C93">
        <w:rPr>
          <w:rFonts w:ascii="Times New Roman" w:hAnsi="Times New Roman" w:cs="Times New Roman"/>
          <w:sz w:val="24"/>
          <w:szCs w:val="24"/>
        </w:rPr>
        <w:t xml:space="preserve"> К заявке должны быть приложены следующие документы: </w:t>
      </w:r>
    </w:p>
    <w:p w:rsidR="00C4423A" w:rsidRPr="00472421" w:rsidRDefault="00C4423A" w:rsidP="006C6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4C93">
        <w:rPr>
          <w:rFonts w:ascii="Times New Roman" w:hAnsi="Times New Roman" w:cs="Times New Roman"/>
          <w:sz w:val="24"/>
          <w:szCs w:val="24"/>
        </w:rPr>
        <w:t xml:space="preserve">- информация о </w:t>
      </w:r>
      <w:r>
        <w:rPr>
          <w:rFonts w:ascii="Times New Roman" w:hAnsi="Times New Roman" w:cs="Times New Roman"/>
          <w:sz w:val="24"/>
          <w:szCs w:val="24"/>
        </w:rPr>
        <w:t>Заявителе</w:t>
      </w:r>
      <w:r w:rsidRPr="00864C93">
        <w:rPr>
          <w:rFonts w:ascii="Times New Roman" w:hAnsi="Times New Roman" w:cs="Times New Roman"/>
          <w:sz w:val="24"/>
          <w:szCs w:val="24"/>
        </w:rPr>
        <w:t xml:space="preserve"> </w:t>
      </w:r>
      <w:r w:rsidRPr="00472421">
        <w:rPr>
          <w:rFonts w:ascii="Times New Roman" w:hAnsi="Times New Roman" w:cs="Times New Roman"/>
          <w:sz w:val="24"/>
          <w:szCs w:val="24"/>
        </w:rPr>
        <w:t xml:space="preserve">(Приложение №2 или 2а); 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юридические лица: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 xml:space="preserve">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C4423A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C4423A" w:rsidRPr="006C6C4F" w:rsidRDefault="00C4423A" w:rsidP="006C6C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36F5">
        <w:rPr>
          <w:rFonts w:ascii="Times New Roman" w:hAnsi="Times New Roman" w:cs="Times New Roman"/>
          <w:sz w:val="24"/>
          <w:szCs w:val="24"/>
        </w:rPr>
        <w:t>При получении заявки на участие в аукционе, поданной в форме электронного документа, организатор аукциона, специализированная организация обязаны подтвердить в письменной форме или в форме электронного документа ее получение в течение одного рабочего дня с даты получения такой заявки.</w:t>
      </w:r>
    </w:p>
    <w:p w:rsidR="00C4423A" w:rsidRPr="006C6C4F" w:rsidRDefault="00C4423A" w:rsidP="006C6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4F">
        <w:rPr>
          <w:rFonts w:ascii="Times New Roman" w:hAnsi="Times New Roman" w:cs="Times New Roman"/>
          <w:sz w:val="24"/>
          <w:szCs w:val="24"/>
        </w:rPr>
        <w:t>Копии документов, подтверждающие внесение задатка.</w:t>
      </w:r>
    </w:p>
    <w:p w:rsidR="00C4423A" w:rsidRDefault="00C4423A" w:rsidP="006D3B55">
      <w:pPr>
        <w:pStyle w:val="ConsNormal"/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319247751"/>
      <w:bookmarkEnd w:id="5"/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864C93">
        <w:rPr>
          <w:rFonts w:ascii="Times New Roman" w:hAnsi="Times New Roman" w:cs="Times New Roman"/>
          <w:color w:val="000000"/>
          <w:sz w:val="24"/>
          <w:szCs w:val="24"/>
        </w:rPr>
        <w:t xml:space="preserve">. Заявка на участие в аукционе и </w:t>
      </w:r>
      <w:r>
        <w:rPr>
          <w:rFonts w:ascii="Times New Roman" w:hAnsi="Times New Roman" w:cs="Times New Roman"/>
          <w:color w:val="000000"/>
          <w:sz w:val="24"/>
          <w:szCs w:val="24"/>
        </w:rPr>
        <w:t>все приложенные к ней документы</w:t>
      </w:r>
      <w:r w:rsidRPr="00864C93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написаны на русском языке</w:t>
      </w:r>
      <w:r>
        <w:rPr>
          <w:rFonts w:ascii="Times New Roman" w:hAnsi="Times New Roman" w:cs="Times New Roman"/>
          <w:color w:val="000000"/>
          <w:sz w:val="24"/>
          <w:szCs w:val="24"/>
        </w:rPr>
        <w:t>, желательно прошиты и пронумерованы, скреплены печатью (при наличии).</w:t>
      </w:r>
      <w:r w:rsidRPr="00864C93">
        <w:rPr>
          <w:rFonts w:ascii="Times New Roman" w:hAnsi="Times New Roman" w:cs="Times New Roman"/>
          <w:sz w:val="24"/>
          <w:szCs w:val="24"/>
        </w:rPr>
        <w:t xml:space="preserve"> В случае предоставления аукционной заявки на любом ином языке, необходимо представить надлежащим образом заверенный перевод на русский язык. </w:t>
      </w:r>
      <w:r w:rsidRPr="00864C93">
        <w:rPr>
          <w:rFonts w:ascii="Times New Roman" w:hAnsi="Times New Roman" w:cs="Times New Roman"/>
          <w:color w:val="000000"/>
          <w:sz w:val="24"/>
          <w:szCs w:val="24"/>
        </w:rPr>
        <w:t>В этом случае преимущество будет иметь переведенная версия.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4C93">
        <w:rPr>
          <w:rFonts w:ascii="Times New Roman" w:hAnsi="Times New Roman" w:cs="Times New Roman"/>
          <w:sz w:val="24"/>
          <w:szCs w:val="24"/>
        </w:rPr>
        <w:t>Представленные документы по итогам аукциона возврату не подлежат.</w:t>
      </w:r>
    </w:p>
    <w:p w:rsidR="00C4423A" w:rsidRPr="004B64E6" w:rsidRDefault="00C4423A" w:rsidP="006D3B55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864C93">
        <w:rPr>
          <w:sz w:val="24"/>
          <w:szCs w:val="24"/>
        </w:rPr>
        <w:t xml:space="preserve">. </w:t>
      </w:r>
      <w:r>
        <w:rPr>
          <w:sz w:val="24"/>
          <w:szCs w:val="24"/>
        </w:rPr>
        <w:t>Заявитель</w:t>
      </w:r>
      <w:r w:rsidRPr="00864C93">
        <w:rPr>
          <w:sz w:val="24"/>
          <w:szCs w:val="24"/>
        </w:rPr>
        <w:t xml:space="preserve"> вправе подать только одну заявку на участие в аукционе.</w:t>
      </w:r>
      <w:r>
        <w:rPr>
          <w:sz w:val="24"/>
          <w:szCs w:val="24"/>
        </w:rPr>
        <w:t xml:space="preserve"> </w:t>
      </w:r>
      <w:r w:rsidRPr="00864C93"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>аукциона, подавший заявку на участие</w:t>
      </w:r>
      <w:r w:rsidRPr="00864C93">
        <w:rPr>
          <w:sz w:val="24"/>
          <w:szCs w:val="24"/>
        </w:rPr>
        <w:t xml:space="preserve">, вправе отозвать такую заявку в любое время до </w:t>
      </w:r>
      <w:r>
        <w:rPr>
          <w:sz w:val="24"/>
          <w:szCs w:val="24"/>
        </w:rPr>
        <w:t>установленных даты</w:t>
      </w:r>
      <w:r w:rsidRPr="00864C93">
        <w:rPr>
          <w:sz w:val="24"/>
          <w:szCs w:val="24"/>
        </w:rPr>
        <w:t xml:space="preserve"> и времени начала рассмотрения заявок на участие в аукционе. В случае если было установлено требование о внесении задатка в качестве обеспечения заявки на участие в аукционе, указа</w:t>
      </w:r>
      <w:r>
        <w:rPr>
          <w:sz w:val="24"/>
          <w:szCs w:val="24"/>
        </w:rPr>
        <w:t>нный задаток подлежит возврату О</w:t>
      </w:r>
      <w:r w:rsidRPr="00864C93">
        <w:rPr>
          <w:sz w:val="24"/>
          <w:szCs w:val="24"/>
        </w:rPr>
        <w:t xml:space="preserve">рганизатором </w:t>
      </w:r>
      <w:r>
        <w:rPr>
          <w:sz w:val="24"/>
          <w:szCs w:val="24"/>
        </w:rPr>
        <w:t>аукциона</w:t>
      </w:r>
      <w:r w:rsidRPr="00864C93">
        <w:rPr>
          <w:sz w:val="24"/>
          <w:szCs w:val="24"/>
        </w:rPr>
        <w:t xml:space="preserve"> указанному участнику </w:t>
      </w:r>
      <w:r>
        <w:rPr>
          <w:sz w:val="24"/>
          <w:szCs w:val="24"/>
        </w:rPr>
        <w:t>аукциона</w:t>
      </w:r>
      <w:r w:rsidRPr="00864C93">
        <w:rPr>
          <w:sz w:val="24"/>
          <w:szCs w:val="24"/>
        </w:rPr>
        <w:t xml:space="preserve"> в течение пяти р</w:t>
      </w:r>
      <w:r>
        <w:rPr>
          <w:sz w:val="24"/>
          <w:szCs w:val="24"/>
        </w:rPr>
        <w:t>абочих дней со дня поступления О</w:t>
      </w:r>
      <w:r w:rsidRPr="00864C93">
        <w:rPr>
          <w:sz w:val="24"/>
          <w:szCs w:val="24"/>
        </w:rPr>
        <w:t xml:space="preserve">рганизатору </w:t>
      </w:r>
      <w:r>
        <w:rPr>
          <w:sz w:val="24"/>
          <w:szCs w:val="24"/>
        </w:rPr>
        <w:t>аукциона</w:t>
      </w:r>
      <w:r w:rsidRPr="00864C93">
        <w:rPr>
          <w:sz w:val="24"/>
          <w:szCs w:val="24"/>
        </w:rPr>
        <w:t xml:space="preserve"> уведомления об отзыве заявки на участие в аукционе.</w:t>
      </w:r>
      <w:r>
        <w:rPr>
          <w:sz w:val="24"/>
          <w:szCs w:val="24"/>
        </w:rPr>
        <w:t xml:space="preserve"> </w:t>
      </w:r>
      <w:r w:rsidRPr="004B64E6">
        <w:rPr>
          <w:spacing w:val="-2"/>
          <w:sz w:val="24"/>
          <w:szCs w:val="24"/>
        </w:rPr>
        <w:t xml:space="preserve">Уведомление об отзыве заявки на участие в аукционе подается в письменной форме. При этом в </w:t>
      </w:r>
      <w:r w:rsidRPr="004B64E6">
        <w:rPr>
          <w:spacing w:val="-4"/>
          <w:sz w:val="24"/>
          <w:szCs w:val="24"/>
        </w:rPr>
        <w:t xml:space="preserve">уведомлении в обязательном порядке должна быть указана следующая </w:t>
      </w:r>
      <w:r w:rsidRPr="004B64E6">
        <w:rPr>
          <w:spacing w:val="-8"/>
          <w:sz w:val="24"/>
          <w:szCs w:val="24"/>
        </w:rPr>
        <w:t>информация:</w:t>
      </w:r>
    </w:p>
    <w:p w:rsidR="00C4423A" w:rsidRPr="004B64E6" w:rsidRDefault="00C4423A" w:rsidP="006D3B55">
      <w:pPr>
        <w:ind w:firstLine="7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- наименование и адрес О</w:t>
      </w:r>
      <w:r w:rsidRPr="004B64E6">
        <w:rPr>
          <w:spacing w:val="-5"/>
          <w:sz w:val="24"/>
          <w:szCs w:val="24"/>
        </w:rPr>
        <w:t>рганизатора аукциона;</w:t>
      </w:r>
    </w:p>
    <w:p w:rsidR="00C4423A" w:rsidRPr="004B64E6" w:rsidRDefault="00C4423A" w:rsidP="006D3B55">
      <w:pPr>
        <w:ind w:firstLine="72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- </w:t>
      </w:r>
      <w:r w:rsidRPr="004B64E6">
        <w:rPr>
          <w:spacing w:val="-6"/>
          <w:sz w:val="24"/>
          <w:szCs w:val="24"/>
        </w:rPr>
        <w:t>слова «ОТЗЫВ ЗАЯВКИ НА УЧАСТИЕ В ОТКРЫТОМ АУКЦИОНЕ»;</w:t>
      </w:r>
    </w:p>
    <w:p w:rsidR="00C4423A" w:rsidRPr="004B64E6" w:rsidRDefault="00C4423A" w:rsidP="006D3B55">
      <w:pPr>
        <w:ind w:firstLine="7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- </w:t>
      </w:r>
      <w:r w:rsidRPr="004B64E6">
        <w:rPr>
          <w:spacing w:val="-5"/>
          <w:sz w:val="24"/>
          <w:szCs w:val="24"/>
        </w:rPr>
        <w:t>наименование предмета аукциона;</w:t>
      </w:r>
    </w:p>
    <w:p w:rsidR="00C4423A" w:rsidRPr="004B64E6" w:rsidRDefault="00C4423A" w:rsidP="006D3B55">
      <w:pPr>
        <w:ind w:firstLine="7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- </w:t>
      </w:r>
      <w:r w:rsidRPr="004B64E6">
        <w:rPr>
          <w:spacing w:val="-5"/>
          <w:sz w:val="24"/>
          <w:szCs w:val="24"/>
        </w:rPr>
        <w:t>регистрационный номер и дата заявки на участие в аукционе;</w:t>
      </w:r>
    </w:p>
    <w:p w:rsidR="00C4423A" w:rsidRPr="004B64E6" w:rsidRDefault="00C4423A" w:rsidP="006D3B5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B64E6">
        <w:rPr>
          <w:spacing w:val="-4"/>
          <w:sz w:val="24"/>
          <w:szCs w:val="24"/>
        </w:rPr>
        <w:t xml:space="preserve">После окончания срока подачи заявок на участие в аукционе отзыв заявок на участие в </w:t>
      </w:r>
      <w:r w:rsidRPr="004B64E6">
        <w:rPr>
          <w:spacing w:val="-7"/>
          <w:sz w:val="24"/>
          <w:szCs w:val="24"/>
        </w:rPr>
        <w:t>аукционе</w:t>
      </w:r>
      <w:r w:rsidRPr="004B64E6">
        <w:rPr>
          <w:spacing w:val="-4"/>
          <w:sz w:val="24"/>
          <w:szCs w:val="24"/>
        </w:rPr>
        <w:t xml:space="preserve"> не допускается.</w:t>
      </w:r>
    </w:p>
    <w:p w:rsidR="00C4423A" w:rsidRDefault="00C4423A" w:rsidP="0006563B"/>
    <w:p w:rsidR="00C4423A" w:rsidRDefault="00C4423A" w:rsidP="00802E89">
      <w:pPr>
        <w:pStyle w:val="a0"/>
        <w:outlineLvl w:val="0"/>
      </w:pPr>
      <w:r>
        <w:t xml:space="preserve">Раздел </w:t>
      </w:r>
      <w:r>
        <w:rPr>
          <w:lang w:val="en-US"/>
        </w:rPr>
        <w:t>I</w:t>
      </w:r>
      <w:r w:rsidRPr="00802E89">
        <w:t>V. РАЗЪЯСНЕНИЕ ПОЛОЖЕНИЙ АУКЦИОННОЙ ДОКУМЕНТАЦИИ</w:t>
      </w:r>
      <w:bookmarkEnd w:id="6"/>
      <w:r w:rsidRPr="00802E89">
        <w:t xml:space="preserve"> </w:t>
      </w:r>
    </w:p>
    <w:p w:rsidR="00C4423A" w:rsidRPr="00802E89" w:rsidRDefault="00C4423A" w:rsidP="00802E89">
      <w:pPr>
        <w:pStyle w:val="a0"/>
        <w:outlineLvl w:val="0"/>
      </w:pPr>
    </w:p>
    <w:p w:rsidR="00C4423A" w:rsidRPr="00453ED1" w:rsidRDefault="00C4423A" w:rsidP="001731D4">
      <w:pPr>
        <w:ind w:firstLine="709"/>
        <w:jc w:val="both"/>
        <w:rPr>
          <w:sz w:val="24"/>
          <w:szCs w:val="24"/>
        </w:rPr>
      </w:pPr>
      <w:r w:rsidRPr="00453ED1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453ED1">
        <w:rPr>
          <w:sz w:val="24"/>
          <w:szCs w:val="24"/>
        </w:rPr>
        <w:t>. Любое заинтересованное лицо вправе направить  в письменной форме, в том числе в форме электронного документа, Организатору аукциона запрос о разъяснении положений документации об аукционе. В течени</w:t>
      </w:r>
      <w:r>
        <w:rPr>
          <w:sz w:val="24"/>
          <w:szCs w:val="24"/>
        </w:rPr>
        <w:t>е</w:t>
      </w:r>
      <w:r w:rsidRPr="00453ED1">
        <w:rPr>
          <w:sz w:val="24"/>
          <w:szCs w:val="24"/>
        </w:rPr>
        <w:t xml:space="preserve">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аукционе, если указанный запрос поступил к нему не позднее</w:t>
      </w:r>
      <w:r>
        <w:rPr>
          <w:sz w:val="24"/>
          <w:szCs w:val="24"/>
        </w:rPr>
        <w:t>,</w:t>
      </w:r>
      <w:r w:rsidRPr="00453ED1">
        <w:rPr>
          <w:sz w:val="24"/>
          <w:szCs w:val="24"/>
        </w:rPr>
        <w:t xml:space="preserve"> чем за три рабочих дня до окончания срока подачи заявок на участие в аукционе.</w:t>
      </w:r>
    </w:p>
    <w:p w:rsidR="00C4423A" w:rsidRDefault="00C4423A" w:rsidP="001731D4">
      <w:pPr>
        <w:ind w:firstLine="709"/>
        <w:jc w:val="both"/>
        <w:rPr>
          <w:sz w:val="24"/>
          <w:szCs w:val="24"/>
        </w:rPr>
      </w:pPr>
      <w:r w:rsidRPr="00453ED1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453ED1">
        <w:rPr>
          <w:sz w:val="24"/>
          <w:szCs w:val="24"/>
        </w:rPr>
        <w:t>. В течени</w:t>
      </w:r>
      <w:r>
        <w:rPr>
          <w:sz w:val="24"/>
          <w:szCs w:val="24"/>
        </w:rPr>
        <w:t>е</w:t>
      </w:r>
      <w:r w:rsidRPr="00453ED1">
        <w:rPr>
          <w:sz w:val="24"/>
          <w:szCs w:val="24"/>
        </w:rPr>
        <w:t xml:space="preserve">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запроса, но без указания заинтересованного лица, от которого поступил запрос. Разъяснение положений документации об аукционе не должно изменять ее суть.</w:t>
      </w:r>
    </w:p>
    <w:p w:rsidR="00C4423A" w:rsidRPr="005115E1" w:rsidRDefault="00C4423A" w:rsidP="005115E1"/>
    <w:p w:rsidR="00C4423A" w:rsidRPr="00864C93" w:rsidRDefault="00C4423A" w:rsidP="00F02994">
      <w:pPr>
        <w:pStyle w:val="a0"/>
        <w:outlineLvl w:val="0"/>
      </w:pPr>
      <w:bookmarkStart w:id="7" w:name="_Toc319247752"/>
      <w:r w:rsidRPr="00802E89">
        <w:t>Раздел V. УСЛОВИЯ И ПОРЯДОК ПРОВЕДЕНИЯ АУКЦИОНА</w:t>
      </w:r>
      <w:bookmarkEnd w:id="7"/>
    </w:p>
    <w:p w:rsidR="00C4423A" w:rsidRDefault="00C4423A" w:rsidP="001731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C4423A" w:rsidRPr="00864C93" w:rsidRDefault="00C4423A" w:rsidP="001731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864C93">
        <w:rPr>
          <w:sz w:val="24"/>
          <w:szCs w:val="24"/>
        </w:rPr>
        <w:t>. К участию в аукционе допускаются лица при наличии одновременно следующих условий:</w:t>
      </w:r>
    </w:p>
    <w:p w:rsidR="00C4423A" w:rsidRPr="00864C93" w:rsidRDefault="00C4423A" w:rsidP="00864C93">
      <w:pPr>
        <w:ind w:firstLine="540"/>
        <w:jc w:val="both"/>
        <w:rPr>
          <w:sz w:val="24"/>
          <w:szCs w:val="24"/>
        </w:rPr>
      </w:pPr>
      <w:r w:rsidRPr="00864C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864C93">
        <w:rPr>
          <w:sz w:val="24"/>
          <w:szCs w:val="24"/>
        </w:rPr>
        <w:t xml:space="preserve">заявка и прилагаемые к ней документы представлены в установленные в </w:t>
      </w:r>
      <w:r>
        <w:rPr>
          <w:sz w:val="24"/>
          <w:szCs w:val="24"/>
        </w:rPr>
        <w:t>настоящей документацией сроки, указанные в настоящей документации</w:t>
      </w:r>
      <w:r w:rsidRPr="00864C93">
        <w:rPr>
          <w:sz w:val="24"/>
          <w:szCs w:val="24"/>
        </w:rPr>
        <w:t>;</w:t>
      </w:r>
    </w:p>
    <w:p w:rsidR="00C4423A" w:rsidRPr="00864C93" w:rsidRDefault="00C4423A" w:rsidP="00864C9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864C93">
        <w:rPr>
          <w:sz w:val="24"/>
          <w:szCs w:val="24"/>
        </w:rPr>
        <w:t>заявка не была отозвана заявителем;</w:t>
      </w:r>
    </w:p>
    <w:p w:rsidR="00C4423A" w:rsidRPr="00864C93" w:rsidRDefault="00C4423A" w:rsidP="00864C9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4C93">
        <w:rPr>
          <w:sz w:val="24"/>
          <w:szCs w:val="24"/>
        </w:rPr>
        <w:t xml:space="preserve">заявка на участие в аукционе и представляемые вместе с ней документы соответствуют требованиям и условиям, содержащимся в </w:t>
      </w:r>
      <w:r>
        <w:rPr>
          <w:sz w:val="24"/>
          <w:szCs w:val="24"/>
        </w:rPr>
        <w:t>настоящей документации</w:t>
      </w:r>
      <w:r w:rsidRPr="00864C93">
        <w:rPr>
          <w:sz w:val="24"/>
          <w:szCs w:val="24"/>
        </w:rPr>
        <w:t>;</w:t>
      </w:r>
    </w:p>
    <w:p w:rsidR="00C4423A" w:rsidRDefault="00C4423A" w:rsidP="00864C9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4C93">
        <w:rPr>
          <w:sz w:val="24"/>
          <w:szCs w:val="24"/>
        </w:rPr>
        <w:t>представленные документы соответствуют пер</w:t>
      </w:r>
      <w:r>
        <w:rPr>
          <w:sz w:val="24"/>
          <w:szCs w:val="24"/>
        </w:rPr>
        <w:t>ечню документов, содержащихся в настоящей документации;</w:t>
      </w:r>
    </w:p>
    <w:p w:rsidR="00C4423A" w:rsidRPr="00864C93" w:rsidRDefault="00C4423A" w:rsidP="001731D4">
      <w:pPr>
        <w:ind w:firstLine="709"/>
        <w:jc w:val="both"/>
        <w:rPr>
          <w:sz w:val="24"/>
          <w:szCs w:val="24"/>
        </w:rPr>
      </w:pPr>
      <w:r w:rsidRPr="00864C93">
        <w:rPr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 w:rsidRPr="00864C93">
        <w:rPr>
          <w:sz w:val="24"/>
          <w:szCs w:val="24"/>
        </w:rPr>
        <w:t xml:space="preserve">. </w:t>
      </w:r>
      <w:r>
        <w:rPr>
          <w:sz w:val="24"/>
          <w:szCs w:val="24"/>
        </w:rPr>
        <w:t>Заявителям</w:t>
      </w:r>
      <w:r w:rsidRPr="00864C93">
        <w:rPr>
          <w:sz w:val="24"/>
          <w:szCs w:val="24"/>
        </w:rPr>
        <w:t xml:space="preserve"> может быть отказано в допуске к участию в аукционе в следующих случаях:</w:t>
      </w:r>
    </w:p>
    <w:p w:rsidR="00C4423A" w:rsidRPr="00864C93" w:rsidRDefault="00C4423A" w:rsidP="00864C93">
      <w:pPr>
        <w:shd w:val="clear" w:color="auto" w:fill="FFFFFF"/>
        <w:tabs>
          <w:tab w:val="left" w:pos="845"/>
        </w:tabs>
        <w:spacing w:line="269" w:lineRule="exact"/>
        <w:ind w:left="710"/>
        <w:jc w:val="both"/>
        <w:rPr>
          <w:sz w:val="24"/>
          <w:szCs w:val="24"/>
        </w:rPr>
      </w:pPr>
      <w:r w:rsidRPr="00864C93">
        <w:rPr>
          <w:color w:val="000000"/>
          <w:sz w:val="24"/>
          <w:szCs w:val="24"/>
        </w:rPr>
        <w:t>-</w:t>
      </w:r>
      <w:r w:rsidRPr="00864C93">
        <w:rPr>
          <w:color w:val="000000"/>
          <w:sz w:val="24"/>
          <w:szCs w:val="24"/>
        </w:rPr>
        <w:tab/>
        <w:t xml:space="preserve"> </w:t>
      </w:r>
      <w:r>
        <w:rPr>
          <w:color w:val="000000"/>
          <w:sz w:val="24"/>
          <w:szCs w:val="24"/>
        </w:rPr>
        <w:t xml:space="preserve"> </w:t>
      </w:r>
      <w:r w:rsidRPr="00864C93">
        <w:rPr>
          <w:color w:val="000000"/>
          <w:spacing w:val="-1"/>
          <w:sz w:val="24"/>
          <w:szCs w:val="24"/>
        </w:rPr>
        <w:t xml:space="preserve">подача заявки лицом, не уполномоченным </w:t>
      </w:r>
      <w:r>
        <w:rPr>
          <w:color w:val="000000"/>
          <w:spacing w:val="-1"/>
          <w:sz w:val="24"/>
          <w:szCs w:val="24"/>
        </w:rPr>
        <w:t>заявителем</w:t>
      </w:r>
      <w:r w:rsidRPr="00864C93">
        <w:rPr>
          <w:color w:val="000000"/>
          <w:spacing w:val="-1"/>
          <w:sz w:val="24"/>
          <w:szCs w:val="24"/>
        </w:rPr>
        <w:t>;</w:t>
      </w:r>
    </w:p>
    <w:p w:rsidR="00C4423A" w:rsidRDefault="00C4423A" w:rsidP="00864C93">
      <w:pPr>
        <w:shd w:val="clear" w:color="auto" w:fill="FFFFFF"/>
        <w:tabs>
          <w:tab w:val="left" w:pos="960"/>
          <w:tab w:val="left" w:pos="4954"/>
        </w:tabs>
        <w:spacing w:line="269" w:lineRule="exact"/>
        <w:ind w:left="5" w:firstLine="706"/>
        <w:jc w:val="both"/>
        <w:rPr>
          <w:color w:val="000000"/>
          <w:spacing w:val="3"/>
          <w:sz w:val="24"/>
          <w:szCs w:val="24"/>
        </w:rPr>
      </w:pPr>
      <w:r w:rsidRPr="00864C93">
        <w:rPr>
          <w:color w:val="000000"/>
          <w:sz w:val="24"/>
          <w:szCs w:val="24"/>
        </w:rPr>
        <w:t>-</w:t>
      </w:r>
      <w:r w:rsidRPr="00864C93">
        <w:rPr>
          <w:color w:val="000000"/>
          <w:sz w:val="24"/>
          <w:szCs w:val="24"/>
        </w:rPr>
        <w:tab/>
      </w:r>
      <w:r w:rsidRPr="00864C93">
        <w:rPr>
          <w:color w:val="000000"/>
          <w:spacing w:val="6"/>
          <w:sz w:val="24"/>
          <w:szCs w:val="24"/>
        </w:rPr>
        <w:t>представлены не все документы</w:t>
      </w:r>
      <w:r>
        <w:rPr>
          <w:color w:val="000000"/>
          <w:spacing w:val="6"/>
          <w:sz w:val="24"/>
          <w:szCs w:val="24"/>
        </w:rPr>
        <w:t>,</w:t>
      </w:r>
      <w:r w:rsidRPr="00864C93">
        <w:rPr>
          <w:color w:val="000000"/>
          <w:spacing w:val="6"/>
          <w:sz w:val="24"/>
          <w:szCs w:val="24"/>
        </w:rPr>
        <w:t xml:space="preserve"> перечисленные настоящей </w:t>
      </w:r>
      <w:r w:rsidRPr="00864C93">
        <w:rPr>
          <w:color w:val="000000"/>
          <w:spacing w:val="3"/>
          <w:sz w:val="24"/>
          <w:szCs w:val="24"/>
        </w:rPr>
        <w:t>Документаци</w:t>
      </w:r>
      <w:r>
        <w:rPr>
          <w:color w:val="000000"/>
          <w:spacing w:val="3"/>
          <w:sz w:val="24"/>
          <w:szCs w:val="24"/>
        </w:rPr>
        <w:t>ей</w:t>
      </w:r>
      <w:r w:rsidRPr="00864C93">
        <w:rPr>
          <w:color w:val="000000"/>
          <w:spacing w:val="3"/>
          <w:sz w:val="24"/>
          <w:szCs w:val="24"/>
        </w:rPr>
        <w:t>, или оформление указанных документов не соответствует законодательству Р</w:t>
      </w:r>
      <w:r>
        <w:rPr>
          <w:color w:val="000000"/>
          <w:spacing w:val="3"/>
          <w:sz w:val="24"/>
          <w:szCs w:val="24"/>
        </w:rPr>
        <w:t xml:space="preserve">оссийской </w:t>
      </w:r>
      <w:r w:rsidRPr="00864C93">
        <w:rPr>
          <w:color w:val="000000"/>
          <w:spacing w:val="3"/>
          <w:sz w:val="24"/>
          <w:szCs w:val="24"/>
        </w:rPr>
        <w:t>Ф</w:t>
      </w:r>
      <w:r>
        <w:rPr>
          <w:color w:val="000000"/>
          <w:spacing w:val="3"/>
          <w:sz w:val="24"/>
          <w:szCs w:val="24"/>
        </w:rPr>
        <w:t>едерации;</w:t>
      </w:r>
    </w:p>
    <w:p w:rsidR="00C4423A" w:rsidRDefault="00C4423A" w:rsidP="00864C93">
      <w:pPr>
        <w:shd w:val="clear" w:color="auto" w:fill="FFFFFF"/>
        <w:tabs>
          <w:tab w:val="left" w:pos="960"/>
          <w:tab w:val="left" w:pos="4954"/>
        </w:tabs>
        <w:spacing w:line="269" w:lineRule="exact"/>
        <w:ind w:left="5" w:firstLine="706"/>
        <w:jc w:val="both"/>
        <w:rPr>
          <w:spacing w:val="5"/>
          <w:sz w:val="24"/>
          <w:szCs w:val="24"/>
        </w:rPr>
      </w:pPr>
      <w:r w:rsidRPr="00544EF4">
        <w:rPr>
          <w:spacing w:val="5"/>
          <w:sz w:val="24"/>
          <w:szCs w:val="24"/>
        </w:rPr>
        <w:t xml:space="preserve">- в случае установления недостоверности сведений, содержащихся в документах, предоставленных заявителем в составе заявки на участие в </w:t>
      </w:r>
      <w:r w:rsidRPr="00544EF4">
        <w:rPr>
          <w:spacing w:val="4"/>
          <w:sz w:val="24"/>
          <w:szCs w:val="24"/>
        </w:rPr>
        <w:t>аукцион</w:t>
      </w:r>
      <w:r w:rsidRPr="00544EF4">
        <w:rPr>
          <w:spacing w:val="5"/>
          <w:sz w:val="24"/>
          <w:szCs w:val="24"/>
        </w:rPr>
        <w:t xml:space="preserve">е, такой заявитель отстраняется </w:t>
      </w:r>
      <w:r w:rsidRPr="00544EF4">
        <w:rPr>
          <w:spacing w:val="4"/>
          <w:sz w:val="24"/>
          <w:szCs w:val="24"/>
        </w:rPr>
        <w:t>аукцион</w:t>
      </w:r>
      <w:r w:rsidRPr="00544EF4">
        <w:rPr>
          <w:spacing w:val="5"/>
          <w:sz w:val="24"/>
          <w:szCs w:val="24"/>
        </w:rPr>
        <w:t xml:space="preserve">ной комиссией от участия в </w:t>
      </w:r>
      <w:r w:rsidRPr="00544EF4">
        <w:rPr>
          <w:spacing w:val="4"/>
          <w:sz w:val="24"/>
          <w:szCs w:val="24"/>
        </w:rPr>
        <w:t>аукцион</w:t>
      </w:r>
      <w:r w:rsidRPr="00544EF4">
        <w:rPr>
          <w:spacing w:val="5"/>
          <w:sz w:val="24"/>
          <w:szCs w:val="24"/>
        </w:rPr>
        <w:t xml:space="preserve">е на любом этапе его проведения вплоть до заключения договора </w:t>
      </w:r>
      <w:r>
        <w:rPr>
          <w:spacing w:val="5"/>
          <w:sz w:val="24"/>
          <w:szCs w:val="24"/>
        </w:rPr>
        <w:t>купли-продажи</w:t>
      </w:r>
      <w:r w:rsidRPr="00544EF4">
        <w:rPr>
          <w:spacing w:val="5"/>
          <w:sz w:val="24"/>
          <w:szCs w:val="24"/>
        </w:rPr>
        <w:t xml:space="preserve"> муниципального имущества.</w:t>
      </w:r>
    </w:p>
    <w:p w:rsidR="00C4423A" w:rsidRPr="00544EF4" w:rsidRDefault="00C4423A" w:rsidP="00864C93">
      <w:pPr>
        <w:shd w:val="clear" w:color="auto" w:fill="FFFFFF"/>
        <w:tabs>
          <w:tab w:val="left" w:pos="960"/>
          <w:tab w:val="left" w:pos="4954"/>
        </w:tabs>
        <w:spacing w:line="269" w:lineRule="exact"/>
        <w:ind w:left="5" w:firstLine="706"/>
        <w:jc w:val="both"/>
        <w:rPr>
          <w:sz w:val="24"/>
          <w:szCs w:val="24"/>
        </w:rPr>
      </w:pPr>
      <w:r>
        <w:rPr>
          <w:spacing w:val="5"/>
          <w:sz w:val="24"/>
          <w:szCs w:val="24"/>
        </w:rPr>
        <w:t>- не подтверждено поступление в установленный срок задатка на счета, указанные в информационном сообщении.</w:t>
      </w:r>
    </w:p>
    <w:p w:rsidR="00C4423A" w:rsidRPr="00864C93" w:rsidRDefault="00C4423A" w:rsidP="001731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864C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864C9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C4423A" w:rsidRPr="00864C93" w:rsidRDefault="00C4423A" w:rsidP="00864C9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64C93">
        <w:rPr>
          <w:rFonts w:ascii="Times New Roman" w:hAnsi="Times New Roman" w:cs="Times New Roman"/>
          <w:sz w:val="24"/>
          <w:szCs w:val="24"/>
        </w:rPr>
        <w:t>получать информацию об объекте, об условиях и порядке проведения аукциона;</w:t>
      </w:r>
    </w:p>
    <w:p w:rsidR="00C4423A" w:rsidRPr="00864C93" w:rsidRDefault="00C4423A" w:rsidP="00864C9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C93">
        <w:rPr>
          <w:rFonts w:ascii="Times New Roman" w:hAnsi="Times New Roman" w:cs="Times New Roman"/>
          <w:sz w:val="24"/>
          <w:szCs w:val="24"/>
        </w:rPr>
        <w:t xml:space="preserve">отозвать свою заявку до даты </w:t>
      </w:r>
      <w:r>
        <w:rPr>
          <w:rFonts w:ascii="Times New Roman" w:hAnsi="Times New Roman" w:cs="Times New Roman"/>
          <w:sz w:val="24"/>
          <w:szCs w:val="24"/>
        </w:rPr>
        <w:t>начала рассмотрения заявок</w:t>
      </w:r>
      <w:r w:rsidRPr="00864C93">
        <w:rPr>
          <w:rFonts w:ascii="Times New Roman" w:hAnsi="Times New Roman" w:cs="Times New Roman"/>
          <w:sz w:val="24"/>
          <w:szCs w:val="24"/>
        </w:rPr>
        <w:t xml:space="preserve"> посредством уведомления 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Pr="00864C93">
        <w:rPr>
          <w:rFonts w:ascii="Times New Roman" w:hAnsi="Times New Roman" w:cs="Times New Roman"/>
          <w:sz w:val="24"/>
          <w:szCs w:val="24"/>
        </w:rPr>
        <w:t xml:space="preserve"> в письменной форме. </w:t>
      </w:r>
      <w:r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начала рассмотрения заявок на участие в аукционе.</w:t>
      </w:r>
    </w:p>
    <w:p w:rsidR="00C4423A" w:rsidRDefault="00C4423A" w:rsidP="002242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93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указанного в извещении о проведении аукциона, вместе с описью, на которой делается отметка об отказе в принятии документов, возвращаются в тот же день </w:t>
      </w:r>
      <w:r>
        <w:rPr>
          <w:rFonts w:ascii="Times New Roman" w:hAnsi="Times New Roman" w:cs="Times New Roman"/>
          <w:sz w:val="24"/>
          <w:szCs w:val="24"/>
        </w:rPr>
        <w:t>заявителю</w:t>
      </w:r>
      <w:r w:rsidRPr="00864C93">
        <w:rPr>
          <w:rFonts w:ascii="Times New Roman" w:hAnsi="Times New Roman" w:cs="Times New Roman"/>
          <w:sz w:val="24"/>
          <w:szCs w:val="24"/>
        </w:rPr>
        <w:t xml:space="preserve"> или их уполномоченным представителям под расписку.</w:t>
      </w:r>
    </w:p>
    <w:p w:rsidR="00C4423A" w:rsidRDefault="00C4423A" w:rsidP="0022428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 Аукционная комиссия рассматривает заявки на участие в аукционе на предмет соответствия требованиям, установленным настоящей документацией.</w:t>
      </w:r>
    </w:p>
    <w:p w:rsidR="00C4423A" w:rsidRPr="00864C93" w:rsidRDefault="00C4423A" w:rsidP="001731D4">
      <w:pPr>
        <w:pStyle w:val="BodyText"/>
        <w:spacing w:after="0"/>
        <w:ind w:firstLine="709"/>
        <w:jc w:val="both"/>
        <w:rPr>
          <w:sz w:val="24"/>
          <w:szCs w:val="24"/>
        </w:rPr>
      </w:pPr>
      <w:r w:rsidRPr="00864C93">
        <w:rPr>
          <w:sz w:val="24"/>
          <w:szCs w:val="24"/>
        </w:rPr>
        <w:t xml:space="preserve">Заседания аукционной комиссии являются правомочными, если на них присутствует не менее чем пятьдесят процентов общего числа ее членов комиссии. </w:t>
      </w:r>
    </w:p>
    <w:p w:rsidR="00C4423A" w:rsidRPr="00864C93" w:rsidRDefault="00C4423A" w:rsidP="00864C93">
      <w:pPr>
        <w:pStyle w:val="BodyText"/>
        <w:spacing w:after="0"/>
        <w:ind w:firstLine="720"/>
        <w:jc w:val="both"/>
        <w:rPr>
          <w:sz w:val="24"/>
          <w:szCs w:val="24"/>
        </w:rPr>
      </w:pPr>
      <w:r w:rsidRPr="00864C93">
        <w:rPr>
          <w:sz w:val="24"/>
          <w:szCs w:val="24"/>
        </w:rPr>
        <w:t>Решения аукционной комиссии принимаются большинством голосов членов комиссии; при равенстве голосов голос председателя аукционной комиссии является решающим.</w:t>
      </w:r>
    </w:p>
    <w:p w:rsidR="00C4423A" w:rsidRPr="00864C93" w:rsidRDefault="00C4423A" w:rsidP="001731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864C93">
        <w:rPr>
          <w:rFonts w:ascii="Times New Roman" w:hAnsi="Times New Roman" w:cs="Times New Roman"/>
          <w:sz w:val="24"/>
          <w:szCs w:val="24"/>
        </w:rPr>
        <w:t xml:space="preserve">. По итогам рассмотрения заявок на участие в аукционе и представленных вместе с ней документов аукционная комиссия  принимает решение о признании </w:t>
      </w:r>
      <w:r>
        <w:rPr>
          <w:rFonts w:ascii="Times New Roman" w:hAnsi="Times New Roman" w:cs="Times New Roman"/>
          <w:sz w:val="24"/>
          <w:szCs w:val="24"/>
        </w:rPr>
        <w:t>заявителями</w:t>
      </w:r>
      <w:r w:rsidRPr="00864C93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64C93">
        <w:rPr>
          <w:rFonts w:ascii="Times New Roman" w:hAnsi="Times New Roman" w:cs="Times New Roman"/>
          <w:sz w:val="24"/>
          <w:szCs w:val="24"/>
        </w:rPr>
        <w:t xml:space="preserve"> аукциона либо об отказе в допуске к участию в аукционе, которое оформляется протоколом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заявок</w:t>
      </w:r>
      <w:r w:rsidRPr="00864C93">
        <w:rPr>
          <w:rFonts w:ascii="Times New Roman" w:hAnsi="Times New Roman" w:cs="Times New Roman"/>
          <w:sz w:val="24"/>
          <w:szCs w:val="24"/>
        </w:rPr>
        <w:t>.</w:t>
      </w:r>
    </w:p>
    <w:p w:rsidR="00C4423A" w:rsidRPr="00864C93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4C93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Pr="00864C93">
        <w:rPr>
          <w:rFonts w:ascii="Times New Roman" w:hAnsi="Times New Roman" w:cs="Times New Roman"/>
          <w:sz w:val="24"/>
          <w:szCs w:val="24"/>
        </w:rPr>
        <w:t xml:space="preserve"> заявок должен содержать: </w:t>
      </w:r>
    </w:p>
    <w:p w:rsidR="00C4423A" w:rsidRPr="00864C93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64C93">
        <w:rPr>
          <w:rFonts w:ascii="Times New Roman" w:hAnsi="Times New Roman" w:cs="Times New Roman"/>
          <w:sz w:val="24"/>
          <w:szCs w:val="24"/>
        </w:rPr>
        <w:t xml:space="preserve">перечень принятых заявок с указанием имен (наименований)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864C93">
        <w:rPr>
          <w:rFonts w:ascii="Times New Roman" w:hAnsi="Times New Roman" w:cs="Times New Roman"/>
          <w:sz w:val="24"/>
          <w:szCs w:val="24"/>
        </w:rPr>
        <w:t>;</w:t>
      </w:r>
    </w:p>
    <w:p w:rsidR="00C4423A" w:rsidRPr="00864C93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64C93">
        <w:rPr>
          <w:rFonts w:ascii="Times New Roman" w:hAnsi="Times New Roman" w:cs="Times New Roman"/>
          <w:sz w:val="24"/>
          <w:szCs w:val="24"/>
        </w:rPr>
        <w:t xml:space="preserve">перечень отозванных заявок; </w:t>
      </w:r>
    </w:p>
    <w:p w:rsidR="00C4423A" w:rsidRPr="00864C93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64C93">
        <w:rPr>
          <w:rFonts w:ascii="Times New Roman" w:hAnsi="Times New Roman" w:cs="Times New Roman"/>
          <w:sz w:val="24"/>
          <w:szCs w:val="24"/>
        </w:rPr>
        <w:t xml:space="preserve">имена (наименования) </w:t>
      </w:r>
      <w:r>
        <w:rPr>
          <w:rFonts w:ascii="Times New Roman" w:hAnsi="Times New Roman" w:cs="Times New Roman"/>
          <w:sz w:val="24"/>
          <w:szCs w:val="24"/>
        </w:rPr>
        <w:t>заявителей</w:t>
      </w:r>
      <w:r w:rsidRPr="00864C93">
        <w:rPr>
          <w:rFonts w:ascii="Times New Roman" w:hAnsi="Times New Roman" w:cs="Times New Roman"/>
          <w:sz w:val="24"/>
          <w:szCs w:val="24"/>
        </w:rPr>
        <w:t xml:space="preserve">, признанных участниками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864C9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4423A" w:rsidRPr="00864C93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C93">
        <w:rPr>
          <w:rFonts w:ascii="Times New Roman" w:hAnsi="Times New Roman" w:cs="Times New Roman"/>
          <w:sz w:val="24"/>
          <w:szCs w:val="24"/>
        </w:rPr>
        <w:t xml:space="preserve">имена (наименования) </w:t>
      </w:r>
      <w:r>
        <w:rPr>
          <w:rFonts w:ascii="Times New Roman" w:hAnsi="Times New Roman" w:cs="Times New Roman"/>
          <w:sz w:val="24"/>
          <w:szCs w:val="24"/>
        </w:rPr>
        <w:t>заявителей</w:t>
      </w:r>
      <w:r w:rsidRPr="00864C93">
        <w:rPr>
          <w:rFonts w:ascii="Times New Roman" w:hAnsi="Times New Roman" w:cs="Times New Roman"/>
          <w:sz w:val="24"/>
          <w:szCs w:val="24"/>
        </w:rPr>
        <w:t>, которым было отказано в допуске к участию в аукционе, с указанием оснований отказа.</w:t>
      </w:r>
    </w:p>
    <w:p w:rsidR="00C4423A" w:rsidRPr="00C3321B" w:rsidRDefault="00C4423A" w:rsidP="00864C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Заявители</w:t>
      </w:r>
      <w:r w:rsidRPr="00864C93">
        <w:rPr>
          <w:rFonts w:ascii="Times New Roman" w:hAnsi="Times New Roman" w:cs="Times New Roman"/>
          <w:sz w:val="24"/>
          <w:szCs w:val="24"/>
        </w:rPr>
        <w:t xml:space="preserve">, признанные участниками аукциона, и </w:t>
      </w:r>
      <w:r>
        <w:rPr>
          <w:rFonts w:ascii="Times New Roman" w:hAnsi="Times New Roman" w:cs="Times New Roman"/>
          <w:sz w:val="24"/>
          <w:szCs w:val="24"/>
        </w:rPr>
        <w:t>заявители</w:t>
      </w:r>
      <w:r w:rsidRPr="00864C93">
        <w:rPr>
          <w:rFonts w:ascii="Times New Roman" w:hAnsi="Times New Roman" w:cs="Times New Roman"/>
          <w:sz w:val="24"/>
          <w:szCs w:val="24"/>
        </w:rPr>
        <w:t>, не допущенные к участию в аукционе, уведомляются о принятом решении не позднее следующего рабочего дня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C93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93">
        <w:rPr>
          <w:rFonts w:ascii="Times New Roman" w:hAnsi="Times New Roman" w:cs="Times New Roman"/>
          <w:sz w:val="24"/>
          <w:szCs w:val="24"/>
        </w:rPr>
        <w:t>даты оформления данного решения протоколом пут</w:t>
      </w:r>
      <w:r>
        <w:rPr>
          <w:rFonts w:ascii="Times New Roman" w:hAnsi="Times New Roman" w:cs="Times New Roman"/>
          <w:sz w:val="24"/>
          <w:szCs w:val="24"/>
        </w:rPr>
        <w:t xml:space="preserve">ем вручения им под расписку, либо </w:t>
      </w:r>
      <w:r w:rsidRPr="00C3321B">
        <w:rPr>
          <w:rFonts w:ascii="Times New Roman" w:hAnsi="Times New Roman" w:cs="Times New Roman"/>
          <w:sz w:val="24"/>
          <w:szCs w:val="24"/>
        </w:rPr>
        <w:t>путём направления письма с уведомлением о вручении.</w:t>
      </w:r>
    </w:p>
    <w:p w:rsidR="00C4423A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21B">
        <w:rPr>
          <w:rFonts w:ascii="Times New Roman" w:hAnsi="Times New Roman" w:cs="Times New Roman"/>
          <w:sz w:val="24"/>
          <w:szCs w:val="24"/>
        </w:rPr>
        <w:t>22. Аукцион является открытым по составу участников и проводится путем повышения начальной (минимальной) цены договора (цены лота), указанной в пункте 4 настоящей документации, на «шаг аукциона», указанного в пункте 6 настоящей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Pr="00864C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423A" w:rsidRPr="009E475F" w:rsidRDefault="00C4423A" w:rsidP="00C332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22.1 </w:t>
      </w:r>
      <w:r w:rsidRPr="009E475F">
        <w:rPr>
          <w:sz w:val="24"/>
          <w:szCs w:val="24"/>
        </w:rPr>
        <w:t>Аукционист выбирается из числа членов аукционной комиссии путем открытого голосования членов аукционной комиссии большинством голосов.</w:t>
      </w:r>
    </w:p>
    <w:p w:rsidR="00C4423A" w:rsidRPr="00864C93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22.2 Аукцион проводится О</w:t>
      </w:r>
      <w:r w:rsidRPr="00864C93">
        <w:rPr>
          <w:rFonts w:ascii="Times New Roman" w:hAnsi="Times New Roman" w:cs="Times New Roman"/>
          <w:sz w:val="24"/>
          <w:szCs w:val="24"/>
        </w:rPr>
        <w:t xml:space="preserve">рганизатором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864C93">
        <w:rPr>
          <w:rFonts w:ascii="Times New Roman" w:hAnsi="Times New Roman" w:cs="Times New Roman"/>
          <w:sz w:val="24"/>
          <w:szCs w:val="24"/>
        </w:rPr>
        <w:t xml:space="preserve"> в присутствии членов аукционной комиссии, участников аукциона или их представителей, в следующем порядке: </w:t>
      </w:r>
    </w:p>
    <w:p w:rsidR="00C4423A" w:rsidRPr="00B6499D" w:rsidRDefault="00C4423A" w:rsidP="00C3321B">
      <w:pPr>
        <w:ind w:firstLine="709"/>
        <w:jc w:val="both"/>
        <w:rPr>
          <w:sz w:val="24"/>
          <w:szCs w:val="24"/>
        </w:rPr>
      </w:pPr>
      <w:r w:rsidRPr="00B6499D">
        <w:rPr>
          <w:sz w:val="24"/>
          <w:szCs w:val="24"/>
        </w:rPr>
        <w:t>1) аукционная комиссия непосредственно перед началом проведения аукциона регистрирует явившихся на аукцион участников аукциона (их представителей). При регистрации участникам аукциона (их представителям) выдаются пронумерованные карточки (далее - карточки);</w:t>
      </w:r>
    </w:p>
    <w:p w:rsidR="00C4423A" w:rsidRPr="00B6499D" w:rsidRDefault="00C4423A" w:rsidP="00C3321B">
      <w:pPr>
        <w:ind w:firstLine="709"/>
        <w:jc w:val="both"/>
        <w:rPr>
          <w:sz w:val="24"/>
          <w:szCs w:val="24"/>
        </w:rPr>
      </w:pPr>
      <w:r w:rsidRPr="00B6499D">
        <w:rPr>
          <w:sz w:val="24"/>
          <w:szCs w:val="24"/>
        </w:rPr>
        <w:t>2) аукцион начинается с объявления аукционистом начала проведения аукциона, предмета договора, начальной (минимальной) цены договора, "шага аукциона", после чего аукционист предлагает участникам аукциона заявлять свои предложения о цене договора;</w:t>
      </w:r>
    </w:p>
    <w:p w:rsidR="00C4423A" w:rsidRPr="00B6499D" w:rsidRDefault="00C4423A" w:rsidP="00C3321B">
      <w:pPr>
        <w:ind w:firstLine="709"/>
        <w:jc w:val="both"/>
        <w:rPr>
          <w:sz w:val="24"/>
          <w:szCs w:val="24"/>
        </w:rPr>
      </w:pPr>
      <w:r w:rsidRPr="00B6499D">
        <w:rPr>
          <w:sz w:val="24"/>
          <w:szCs w:val="24"/>
        </w:rPr>
        <w:t xml:space="preserve">3) участник аукциона после объявления аукционистом начальной (минимальной) цены договора и цены договора, увеличенной в соответствии с "шагом аукциона" в порядке, установленном пунктом </w:t>
      </w:r>
      <w:r>
        <w:rPr>
          <w:sz w:val="24"/>
          <w:szCs w:val="24"/>
        </w:rPr>
        <w:t>4</w:t>
      </w:r>
      <w:r w:rsidRPr="00B6499D">
        <w:rPr>
          <w:sz w:val="24"/>
          <w:szCs w:val="24"/>
        </w:rPr>
        <w:t xml:space="preserve"> настоящей аукционной документации, поднимает карточку в случае если он согласен заключить договор по объявленной цене;</w:t>
      </w:r>
    </w:p>
    <w:p w:rsidR="00C4423A" w:rsidRPr="00B6499D" w:rsidRDefault="00C4423A" w:rsidP="00C3321B">
      <w:pPr>
        <w:ind w:firstLine="709"/>
        <w:jc w:val="both"/>
        <w:rPr>
          <w:sz w:val="24"/>
          <w:szCs w:val="24"/>
        </w:rPr>
      </w:pPr>
      <w:r w:rsidRPr="00B6499D">
        <w:rPr>
          <w:sz w:val="24"/>
          <w:szCs w:val="24"/>
        </w:rPr>
        <w:t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и цены договора, увеличенной в соответствии с "шагом аукциона", а также новую цену договора, увеличенную в соответствии с "шагом аукциона" в порядке, установленном пунктом 12 настоящей аукционной документации, и "шаг аукциона", в соответствии с которым повышается цена;</w:t>
      </w:r>
    </w:p>
    <w:p w:rsidR="00C4423A" w:rsidRPr="00B6499D" w:rsidRDefault="00C4423A" w:rsidP="00C3321B">
      <w:pPr>
        <w:ind w:firstLine="709"/>
        <w:jc w:val="both"/>
        <w:rPr>
          <w:sz w:val="24"/>
          <w:szCs w:val="24"/>
        </w:rPr>
      </w:pPr>
      <w:r w:rsidRPr="00B6499D">
        <w:rPr>
          <w:sz w:val="24"/>
          <w:szCs w:val="24"/>
        </w:rPr>
        <w:t>5) аукцион считается оконченным, если после троекратного объявления аукционистом последнего предложения о цене договора ни один участник аукциона не поднял карточку. В этом случае аукционист объявляет об окончании проведения аукциона, последнее и предпоследнее предложение о цене договора, номер карточки и наименование победителя аукциона или участника аукциона, сделавшего предпоследнее предложение о цене договора.</w:t>
      </w:r>
    </w:p>
    <w:p w:rsidR="00C4423A" w:rsidRPr="009E475F" w:rsidRDefault="00C4423A" w:rsidP="00C3321B">
      <w:pPr>
        <w:ind w:firstLine="709"/>
        <w:jc w:val="both"/>
        <w:rPr>
          <w:sz w:val="24"/>
          <w:szCs w:val="24"/>
        </w:rPr>
      </w:pPr>
      <w:r w:rsidRPr="009E475F">
        <w:rPr>
          <w:sz w:val="24"/>
          <w:szCs w:val="24"/>
        </w:rPr>
        <w:t>2</w:t>
      </w:r>
      <w:r>
        <w:rPr>
          <w:sz w:val="24"/>
          <w:szCs w:val="24"/>
        </w:rPr>
        <w:t>2.3</w:t>
      </w:r>
      <w:r w:rsidRPr="009E475F">
        <w:rPr>
          <w:sz w:val="24"/>
          <w:szCs w:val="24"/>
        </w:rPr>
        <w:t xml:space="preserve"> Победителем аукциона признается лицо, предложившее наиболее высокую цену договора. </w:t>
      </w:r>
    </w:p>
    <w:p w:rsidR="00C4423A" w:rsidRPr="009E475F" w:rsidRDefault="00C4423A" w:rsidP="00C3321B">
      <w:pPr>
        <w:ind w:firstLine="709"/>
        <w:jc w:val="both"/>
        <w:rPr>
          <w:sz w:val="24"/>
          <w:szCs w:val="24"/>
        </w:rPr>
      </w:pPr>
      <w:r w:rsidRPr="009E475F">
        <w:rPr>
          <w:sz w:val="24"/>
          <w:szCs w:val="24"/>
        </w:rPr>
        <w:t>2</w:t>
      </w:r>
      <w:r>
        <w:rPr>
          <w:sz w:val="24"/>
          <w:szCs w:val="24"/>
        </w:rPr>
        <w:t xml:space="preserve">2.4 </w:t>
      </w:r>
      <w:r w:rsidRPr="009E475F">
        <w:rPr>
          <w:sz w:val="24"/>
          <w:szCs w:val="24"/>
        </w:rPr>
        <w:t xml:space="preserve">При проведении аукциона </w:t>
      </w:r>
      <w:r>
        <w:rPr>
          <w:sz w:val="24"/>
          <w:szCs w:val="24"/>
        </w:rPr>
        <w:t>О</w:t>
      </w:r>
      <w:r w:rsidRPr="009E475F">
        <w:rPr>
          <w:sz w:val="24"/>
          <w:szCs w:val="24"/>
        </w:rPr>
        <w:t xml:space="preserve">рганизатор аукциона в обязательном порядке ведет протокол аукциона, в котором должны содержаться сведения о месте, дате и времени проведения аукциона, об участниках аукциона, о 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имени, отчестве, месте жительства (для физического лица) – победителя аукциона и участника, который сделал предпоследнее предложение о цене договора. </w:t>
      </w:r>
    </w:p>
    <w:p w:rsidR="00C4423A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75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475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E475F">
        <w:rPr>
          <w:rFonts w:ascii="Times New Roman" w:hAnsi="Times New Roman" w:cs="Times New Roman"/>
          <w:sz w:val="24"/>
          <w:szCs w:val="24"/>
        </w:rPr>
        <w:t xml:space="preserve"> Протокол аукциона подписывается всеми присутствующими членами аукционной комиссии в день проведения аукциона. Протокол составляется в </w:t>
      </w:r>
      <w:r>
        <w:rPr>
          <w:rFonts w:ascii="Times New Roman" w:hAnsi="Times New Roman" w:cs="Times New Roman"/>
          <w:sz w:val="24"/>
          <w:szCs w:val="24"/>
        </w:rPr>
        <w:t>тре</w:t>
      </w:r>
      <w:r w:rsidRPr="009E475F">
        <w:rPr>
          <w:rFonts w:ascii="Times New Roman" w:hAnsi="Times New Roman" w:cs="Times New Roman"/>
          <w:sz w:val="24"/>
          <w:szCs w:val="24"/>
        </w:rPr>
        <w:t xml:space="preserve">х экземплярах, один из которых остается у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E475F">
        <w:rPr>
          <w:rFonts w:ascii="Times New Roman" w:hAnsi="Times New Roman" w:cs="Times New Roman"/>
          <w:sz w:val="24"/>
          <w:szCs w:val="24"/>
        </w:rPr>
        <w:t xml:space="preserve">рганизатора аукциона. Организатор аукциона в течение трех рабочих дней со дня подписания протокола аукциона передает победителю аукциона один экземпляр протокола аукциона и проект договора, который составляется путем включения цены договора, </w:t>
      </w:r>
      <w:r w:rsidRPr="00111C75">
        <w:rPr>
          <w:rFonts w:ascii="Times New Roman" w:hAnsi="Times New Roman" w:cs="Times New Roman"/>
          <w:sz w:val="24"/>
          <w:szCs w:val="24"/>
        </w:rPr>
        <w:t>предложенной победителем аукциона, в проект договора, прилагаемый к настоящей документации об аукционе.</w:t>
      </w:r>
    </w:p>
    <w:p w:rsidR="00C4423A" w:rsidRPr="009E475F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22.6 </w:t>
      </w:r>
      <w:r w:rsidRPr="009E475F">
        <w:rPr>
          <w:rFonts w:ascii="Times New Roman" w:hAnsi="Times New Roman" w:cs="Times New Roman"/>
          <w:sz w:val="24"/>
          <w:szCs w:val="24"/>
        </w:rPr>
        <w:t xml:space="preserve">Протокол аукциона размещается на официальном сайте торгов и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9E475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Балезинский район» раздел «Район»-«Муниципальные поселения». О</w:t>
      </w:r>
      <w:r w:rsidRPr="009E475F">
        <w:rPr>
          <w:rFonts w:ascii="Times New Roman" w:hAnsi="Times New Roman" w:cs="Times New Roman"/>
          <w:sz w:val="24"/>
          <w:szCs w:val="24"/>
        </w:rPr>
        <w:t>рганизатором аукциона в течение дня, следующего за днем подписания указанного протокола.</w:t>
      </w:r>
    </w:p>
    <w:p w:rsidR="00C4423A" w:rsidRPr="00864C93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864C93">
        <w:rPr>
          <w:rFonts w:ascii="Times New Roman" w:hAnsi="Times New Roman" w:cs="Times New Roman"/>
          <w:sz w:val="24"/>
          <w:szCs w:val="24"/>
        </w:rPr>
        <w:t>. Если на момент окончания срока приема заявок зарегистрировано не более одной заявки аукционная комиссия вправе:</w:t>
      </w:r>
    </w:p>
    <w:p w:rsidR="00C4423A" w:rsidRPr="00864C93" w:rsidRDefault="00C4423A" w:rsidP="00C3321B">
      <w:pPr>
        <w:pStyle w:val="ConsPlusNormal"/>
        <w:widowControl/>
        <w:tabs>
          <w:tab w:val="left" w:pos="540"/>
          <w:tab w:val="left" w:pos="12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9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C93">
        <w:rPr>
          <w:rFonts w:ascii="Times New Roman" w:hAnsi="Times New Roman" w:cs="Times New Roman"/>
          <w:sz w:val="24"/>
          <w:szCs w:val="24"/>
        </w:rPr>
        <w:t>объявить аукцион несостоявшимся;</w:t>
      </w:r>
    </w:p>
    <w:p w:rsidR="00C4423A" w:rsidRDefault="00C4423A" w:rsidP="00C3321B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864C93">
        <w:rPr>
          <w:sz w:val="24"/>
          <w:szCs w:val="24"/>
        </w:rPr>
        <w:t> </w:t>
      </w:r>
      <w:r>
        <w:rPr>
          <w:sz w:val="24"/>
          <w:szCs w:val="24"/>
        </w:rPr>
        <w:t>- принять решение о внесении изменений в извещение о проведении аукциона не позднее, чем за пять дней до даты окончания подачи заявок на участие в аукционе. В течение одного дня с даты принятия указанного решения такие изменения размещаются Организатором аукциона, специализированной организацией на официальном сайте торгов. При этом срок подачи заявок на участие в аукционе должен быть продлен таким образом,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дней.</w:t>
      </w:r>
    </w:p>
    <w:p w:rsidR="00C4423A" w:rsidRPr="00864C93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864C93">
        <w:rPr>
          <w:rFonts w:ascii="Times New Roman" w:hAnsi="Times New Roman" w:cs="Times New Roman"/>
          <w:sz w:val="24"/>
          <w:szCs w:val="24"/>
        </w:rPr>
        <w:t>. Аукцион призна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4C93">
        <w:rPr>
          <w:rFonts w:ascii="Times New Roman" w:hAnsi="Times New Roman" w:cs="Times New Roman"/>
          <w:sz w:val="24"/>
          <w:szCs w:val="24"/>
        </w:rPr>
        <w:t>тся несостоявшимся в следующих случаях:</w:t>
      </w:r>
    </w:p>
    <w:p w:rsidR="00C4423A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C93">
        <w:rPr>
          <w:rFonts w:ascii="Times New Roman" w:hAnsi="Times New Roman" w:cs="Times New Roman"/>
          <w:sz w:val="24"/>
          <w:szCs w:val="24"/>
        </w:rPr>
        <w:t>в аукционе участвовало менее двух участников;</w:t>
      </w:r>
    </w:p>
    <w:p w:rsidR="00C4423A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окончании срока подачи заявок не подано ни одной заявки.</w:t>
      </w:r>
    </w:p>
    <w:p w:rsidR="00C4423A" w:rsidRPr="00864C93" w:rsidRDefault="00C4423A" w:rsidP="00C332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если в связи с отсутствием предложений о цене договора, предусматривающих более высокую цену, чем начальная (минимальная) цена договора, "шаг аукциона" снижен в соответствии с пунктом 6 настоящей документации до минимального размера и после троекратного объявления предложения о начальной (минимальной) цене договора не поступило ни одного предложения, которое предусматривало бы более высокую цену договора.</w:t>
      </w:r>
    </w:p>
    <w:p w:rsidR="00C4423A" w:rsidRPr="00A2492D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23A" w:rsidRPr="00802E89" w:rsidRDefault="00C4423A" w:rsidP="00C3321B">
      <w:pPr>
        <w:pStyle w:val="a0"/>
        <w:ind w:firstLine="709"/>
        <w:outlineLvl w:val="0"/>
      </w:pPr>
      <w:bookmarkStart w:id="8" w:name="_Toc319247753"/>
      <w:r w:rsidRPr="00802E89">
        <w:t>Раздел VI. МЕСТО, ДАТА И ВРЕМЯ ПРОВЕДЕНИЯ АУКЦИОНА</w:t>
      </w:r>
      <w:bookmarkEnd w:id="8"/>
    </w:p>
    <w:p w:rsidR="00C4423A" w:rsidRPr="005115E1" w:rsidRDefault="00C4423A" w:rsidP="00C3321B">
      <w:pPr>
        <w:ind w:firstLine="709"/>
      </w:pPr>
    </w:p>
    <w:p w:rsidR="00C4423A" w:rsidRPr="00A2492D" w:rsidRDefault="00C4423A" w:rsidP="00EF4DAD">
      <w:pPr>
        <w:ind w:firstLine="709"/>
        <w:jc w:val="both"/>
        <w:rPr>
          <w:sz w:val="24"/>
          <w:szCs w:val="24"/>
        </w:rPr>
      </w:pPr>
      <w:r w:rsidRPr="00453ED1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0E483B">
        <w:rPr>
          <w:sz w:val="24"/>
          <w:szCs w:val="24"/>
        </w:rPr>
        <w:t xml:space="preserve">. </w:t>
      </w:r>
      <w:r w:rsidRPr="00607B34">
        <w:rPr>
          <w:i/>
          <w:iCs/>
          <w:sz w:val="24"/>
          <w:szCs w:val="24"/>
        </w:rPr>
        <w:t>«</w:t>
      </w:r>
      <w:r w:rsidRPr="00F02994">
        <w:rPr>
          <w:i/>
          <w:iCs/>
          <w:sz w:val="24"/>
          <w:szCs w:val="24"/>
        </w:rPr>
        <w:t>11</w:t>
      </w:r>
      <w:r w:rsidRPr="00607B34">
        <w:rPr>
          <w:i/>
          <w:iCs/>
          <w:sz w:val="24"/>
          <w:szCs w:val="24"/>
        </w:rPr>
        <w:t xml:space="preserve">» </w:t>
      </w:r>
      <w:r>
        <w:rPr>
          <w:i/>
          <w:iCs/>
          <w:sz w:val="24"/>
          <w:szCs w:val="24"/>
        </w:rPr>
        <w:t xml:space="preserve">января </w:t>
      </w:r>
      <w:r w:rsidRPr="00607B34">
        <w:rPr>
          <w:i/>
          <w:iCs/>
          <w:sz w:val="24"/>
          <w:szCs w:val="24"/>
        </w:rPr>
        <w:t>2018 года в 10 часов</w:t>
      </w:r>
      <w:r>
        <w:rPr>
          <w:i/>
          <w:iCs/>
          <w:sz w:val="24"/>
          <w:szCs w:val="24"/>
        </w:rPr>
        <w:t xml:space="preserve"> 00 минут</w:t>
      </w:r>
      <w:r>
        <w:rPr>
          <w:sz w:val="24"/>
          <w:szCs w:val="24"/>
        </w:rPr>
        <w:t xml:space="preserve"> в помещении</w:t>
      </w:r>
      <w:r w:rsidRPr="00453ED1">
        <w:rPr>
          <w:sz w:val="24"/>
          <w:szCs w:val="24"/>
        </w:rPr>
        <w:t xml:space="preserve"> Администрации муниципального </w:t>
      </w:r>
      <w:r>
        <w:rPr>
          <w:sz w:val="24"/>
          <w:szCs w:val="24"/>
        </w:rPr>
        <w:t>образования «Каменно-Задельское</w:t>
      </w:r>
      <w:r w:rsidRPr="00453ED1">
        <w:rPr>
          <w:sz w:val="24"/>
          <w:szCs w:val="24"/>
        </w:rPr>
        <w:t>» по адресу: УР,</w:t>
      </w:r>
      <w:r>
        <w:rPr>
          <w:sz w:val="24"/>
          <w:szCs w:val="24"/>
        </w:rPr>
        <w:t xml:space="preserve"> с. Каменное Заделье</w:t>
      </w:r>
      <w:r w:rsidRPr="00453ED1">
        <w:rPr>
          <w:sz w:val="24"/>
          <w:szCs w:val="24"/>
        </w:rPr>
        <w:t>, ул.</w:t>
      </w:r>
      <w:r>
        <w:rPr>
          <w:sz w:val="24"/>
          <w:szCs w:val="24"/>
        </w:rPr>
        <w:t>Школьная</w:t>
      </w:r>
      <w:r w:rsidRPr="00453ED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53ED1">
        <w:rPr>
          <w:sz w:val="24"/>
          <w:szCs w:val="24"/>
        </w:rPr>
        <w:t>д.</w:t>
      </w:r>
      <w:r>
        <w:rPr>
          <w:sz w:val="24"/>
          <w:szCs w:val="24"/>
        </w:rPr>
        <w:t>6</w:t>
      </w:r>
      <w:r w:rsidRPr="00453ED1">
        <w:rPr>
          <w:sz w:val="24"/>
          <w:szCs w:val="24"/>
        </w:rPr>
        <w:t>.</w:t>
      </w:r>
    </w:p>
    <w:p w:rsidR="00C4423A" w:rsidRPr="00A2492D" w:rsidRDefault="00C4423A" w:rsidP="00F02994">
      <w:pPr>
        <w:jc w:val="both"/>
        <w:rPr>
          <w:sz w:val="24"/>
          <w:szCs w:val="24"/>
        </w:rPr>
      </w:pPr>
    </w:p>
    <w:p w:rsidR="00C4423A" w:rsidRDefault="00C4423A" w:rsidP="00C3321B">
      <w:pPr>
        <w:pStyle w:val="a0"/>
        <w:ind w:firstLine="709"/>
        <w:outlineLvl w:val="0"/>
      </w:pPr>
      <w:bookmarkStart w:id="9" w:name="_Toc319247755"/>
      <w:r w:rsidRPr="00802E89">
        <w:t xml:space="preserve">Раздел </w:t>
      </w:r>
      <w:r>
        <w:rPr>
          <w:lang w:val="en-US"/>
        </w:rPr>
        <w:t>VII</w:t>
      </w:r>
      <w:r w:rsidRPr="00802E89">
        <w:t xml:space="preserve">. </w:t>
      </w:r>
      <w:r>
        <w:t>ЗАКЛЮЧЕНИЕ ДОГОВОРА</w:t>
      </w:r>
      <w:bookmarkEnd w:id="9"/>
    </w:p>
    <w:p w:rsidR="00C4423A" w:rsidRPr="00802E89" w:rsidRDefault="00C4423A" w:rsidP="00C3321B">
      <w:pPr>
        <w:pStyle w:val="a0"/>
        <w:ind w:firstLine="709"/>
        <w:outlineLvl w:val="0"/>
      </w:pPr>
    </w:p>
    <w:p w:rsidR="00C4423A" w:rsidRPr="00864C93" w:rsidRDefault="00C4423A" w:rsidP="00C3321B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26</w:t>
      </w:r>
      <w:r w:rsidRPr="00864C93">
        <w:rPr>
          <w:sz w:val="24"/>
          <w:szCs w:val="24"/>
        </w:rPr>
        <w:t xml:space="preserve">. Победитель аукциона обязан заключить с Организатором договор </w:t>
      </w:r>
      <w:r>
        <w:rPr>
          <w:sz w:val="24"/>
          <w:szCs w:val="24"/>
        </w:rPr>
        <w:t>аренды</w:t>
      </w:r>
      <w:r w:rsidRPr="00864C93">
        <w:rPr>
          <w:sz w:val="24"/>
          <w:szCs w:val="24"/>
        </w:rPr>
        <w:t xml:space="preserve"> </w:t>
      </w:r>
      <w:r>
        <w:rPr>
          <w:sz w:val="24"/>
          <w:szCs w:val="24"/>
        </w:rPr>
        <w:t>в течение пяти рабочих дней с даты подведения итогов аукциона.</w:t>
      </w:r>
    </w:p>
    <w:p w:rsidR="00C4423A" w:rsidRDefault="00C4423A" w:rsidP="00C332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864C93">
        <w:rPr>
          <w:rFonts w:ascii="Times New Roman" w:hAnsi="Times New Roman" w:cs="Times New Roman"/>
          <w:sz w:val="24"/>
          <w:szCs w:val="24"/>
        </w:rPr>
        <w:t xml:space="preserve">. </w:t>
      </w:r>
      <w:r w:rsidRPr="0019314A">
        <w:rPr>
          <w:rFonts w:ascii="Times New Roman" w:hAnsi="Times New Roman" w:cs="Times New Roman"/>
          <w:sz w:val="24"/>
          <w:szCs w:val="24"/>
        </w:rPr>
        <w:t xml:space="preserve">В случае если победитель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19314A">
        <w:rPr>
          <w:rFonts w:ascii="Times New Roman" w:hAnsi="Times New Roman" w:cs="Times New Roman"/>
          <w:sz w:val="24"/>
          <w:szCs w:val="24"/>
        </w:rPr>
        <w:t xml:space="preserve"> признан уклони</w:t>
      </w:r>
      <w:r>
        <w:rPr>
          <w:rFonts w:ascii="Times New Roman" w:hAnsi="Times New Roman" w:cs="Times New Roman"/>
          <w:sz w:val="24"/>
          <w:szCs w:val="24"/>
        </w:rPr>
        <w:t>вшимся от заключения договора, О</w:t>
      </w:r>
      <w:r w:rsidRPr="0019314A">
        <w:rPr>
          <w:rFonts w:ascii="Times New Roman" w:hAnsi="Times New Roman" w:cs="Times New Roman"/>
          <w:sz w:val="24"/>
          <w:szCs w:val="24"/>
        </w:rPr>
        <w:t xml:space="preserve">рганизатор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19314A">
        <w:rPr>
          <w:rFonts w:ascii="Times New Roman" w:hAnsi="Times New Roman" w:cs="Times New Roman"/>
          <w:sz w:val="24"/>
          <w:szCs w:val="24"/>
        </w:rPr>
        <w:t xml:space="preserve"> вправе обратиться в суд с иском о понуждении победителя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19314A">
        <w:rPr>
          <w:rFonts w:ascii="Times New Roman" w:hAnsi="Times New Roman" w:cs="Times New Roman"/>
          <w:sz w:val="24"/>
          <w:szCs w:val="24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19314A">
        <w:rPr>
          <w:rFonts w:ascii="Times New Roman" w:hAnsi="Times New Roman" w:cs="Times New Roman"/>
          <w:sz w:val="24"/>
          <w:szCs w:val="24"/>
        </w:rPr>
        <w:t>, заявке на участие в конкурсе которого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314A">
        <w:rPr>
          <w:rFonts w:ascii="Times New Roman" w:hAnsi="Times New Roman" w:cs="Times New Roman"/>
          <w:sz w:val="24"/>
          <w:szCs w:val="24"/>
        </w:rPr>
        <w:t xml:space="preserve"> присвоен второй номер. </w:t>
      </w:r>
    </w:p>
    <w:p w:rsidR="00C4423A" w:rsidRPr="00864C93" w:rsidRDefault="00C4423A" w:rsidP="00C3321B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19314A">
        <w:rPr>
          <w:rFonts w:ascii="Times New Roman" w:hAnsi="Times New Roman" w:cs="Times New Roman"/>
          <w:sz w:val="24"/>
          <w:szCs w:val="24"/>
        </w:rPr>
        <w:t>.</w:t>
      </w:r>
      <w:r w:rsidRPr="00864C93">
        <w:rPr>
          <w:sz w:val="24"/>
          <w:szCs w:val="24"/>
        </w:rPr>
        <w:t xml:space="preserve"> </w:t>
      </w:r>
      <w:r w:rsidRPr="0019314A">
        <w:rPr>
          <w:rFonts w:ascii="Times New Roman" w:hAnsi="Times New Roman" w:cs="Times New Roman"/>
          <w:sz w:val="24"/>
          <w:szCs w:val="24"/>
        </w:rPr>
        <w:t xml:space="preserve">В случае если в аукционе участвовал один участник,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9314A">
        <w:rPr>
          <w:rFonts w:ascii="Times New Roman" w:hAnsi="Times New Roman" w:cs="Times New Roman"/>
          <w:sz w:val="24"/>
          <w:szCs w:val="24"/>
        </w:rPr>
        <w:t>рганизатор аукциона в течение трех рабочих дней со дня подписания протокола о результатах проведения аукциона и решения комиссии заключить договор с единственным участником аукциона, обязан передать единственному участнику аукциона прилагаемый к д</w:t>
      </w:r>
      <w:r>
        <w:rPr>
          <w:rFonts w:ascii="Times New Roman" w:hAnsi="Times New Roman" w:cs="Times New Roman"/>
          <w:sz w:val="24"/>
          <w:szCs w:val="24"/>
        </w:rPr>
        <w:t>окументации об аукционе проект д</w:t>
      </w:r>
      <w:r w:rsidRPr="0019314A">
        <w:rPr>
          <w:rFonts w:ascii="Times New Roman" w:hAnsi="Times New Roman" w:cs="Times New Roman"/>
          <w:sz w:val="24"/>
          <w:szCs w:val="24"/>
        </w:rPr>
        <w:t>оговора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64C93">
        <w:rPr>
          <w:sz w:val="24"/>
          <w:szCs w:val="24"/>
        </w:rPr>
        <w:t xml:space="preserve">  </w:t>
      </w:r>
    </w:p>
    <w:p w:rsidR="00C4423A" w:rsidRDefault="00C4423A" w:rsidP="00C332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864C93">
        <w:rPr>
          <w:sz w:val="24"/>
          <w:szCs w:val="24"/>
        </w:rPr>
        <w:t>. Споры о признании результатов аукцион</w:t>
      </w:r>
      <w:r>
        <w:rPr>
          <w:sz w:val="24"/>
          <w:szCs w:val="24"/>
        </w:rPr>
        <w:t>а недействительными рассматриваю</w:t>
      </w:r>
      <w:r w:rsidRPr="00864C93">
        <w:rPr>
          <w:sz w:val="24"/>
          <w:szCs w:val="24"/>
        </w:rPr>
        <w:t>тся в порядке, установленном действующим законодательством Российской Федерации.</w:t>
      </w:r>
      <w:r>
        <w:rPr>
          <w:sz w:val="24"/>
          <w:szCs w:val="24"/>
        </w:rPr>
        <w:t xml:space="preserve"> </w:t>
      </w:r>
      <w:r w:rsidRPr="00864C93">
        <w:rPr>
          <w:sz w:val="24"/>
          <w:szCs w:val="24"/>
        </w:rPr>
        <w:t xml:space="preserve">Признание результатов аукциона недействительными влечет недействительность договора </w:t>
      </w:r>
      <w:r>
        <w:rPr>
          <w:sz w:val="24"/>
          <w:szCs w:val="24"/>
        </w:rPr>
        <w:t>купли-продажи</w:t>
      </w:r>
      <w:r w:rsidRPr="00864C9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64C93">
        <w:rPr>
          <w:sz w:val="24"/>
          <w:szCs w:val="24"/>
        </w:rPr>
        <w:t>заключенного с победителем аукциона.</w:t>
      </w:r>
    </w:p>
    <w:p w:rsidR="00C4423A" w:rsidRDefault="00C4423A" w:rsidP="00C3321B">
      <w:pPr>
        <w:ind w:firstLine="709"/>
        <w:jc w:val="both"/>
        <w:rPr>
          <w:sz w:val="24"/>
          <w:szCs w:val="24"/>
        </w:rPr>
      </w:pPr>
    </w:p>
    <w:p w:rsidR="00C4423A" w:rsidRPr="00645493" w:rsidRDefault="00C4423A" w:rsidP="00C11944">
      <w:pPr>
        <w:pStyle w:val="a0"/>
      </w:pPr>
      <w:r>
        <w:t>Р</w:t>
      </w:r>
      <w:r w:rsidRPr="00645493">
        <w:t xml:space="preserve">аздел </w:t>
      </w:r>
      <w:r>
        <w:rPr>
          <w:lang w:val="en-US"/>
        </w:rPr>
        <w:t>VIII</w:t>
      </w:r>
      <w:r w:rsidRPr="00645493">
        <w:t>. ПОСЛЕДСТВИЯ ПРИЗНАНИЯ АУКЦИОНА НЕСОСТОЯВШИМСЯ.</w:t>
      </w:r>
    </w:p>
    <w:p w:rsidR="00C4423A" w:rsidRPr="00645493" w:rsidRDefault="00C4423A" w:rsidP="00C3321B">
      <w:pPr>
        <w:ind w:firstLine="709"/>
        <w:jc w:val="both"/>
        <w:rPr>
          <w:sz w:val="24"/>
          <w:szCs w:val="24"/>
        </w:rPr>
      </w:pPr>
    </w:p>
    <w:p w:rsidR="00C4423A" w:rsidRPr="00645493" w:rsidRDefault="00C4423A" w:rsidP="00C332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3321B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645493">
        <w:rPr>
          <w:sz w:val="24"/>
          <w:szCs w:val="24"/>
        </w:rPr>
        <w:t xml:space="preserve"> В случае признания аукциона несостоявшимся </w:t>
      </w:r>
      <w:r>
        <w:rPr>
          <w:sz w:val="24"/>
          <w:szCs w:val="24"/>
        </w:rPr>
        <w:t>О</w:t>
      </w:r>
      <w:r w:rsidRPr="00645493">
        <w:rPr>
          <w:sz w:val="24"/>
          <w:szCs w:val="24"/>
        </w:rPr>
        <w:t>рганизатор аукциона вправе объявить о проведении нового аукциона в порядке, установленном законодательством.</w:t>
      </w:r>
    </w:p>
    <w:p w:rsidR="00C4423A" w:rsidRPr="00645493" w:rsidRDefault="00C4423A" w:rsidP="00C3321B">
      <w:pPr>
        <w:ind w:firstLine="709"/>
        <w:jc w:val="both"/>
        <w:rPr>
          <w:sz w:val="24"/>
          <w:szCs w:val="24"/>
        </w:rPr>
      </w:pPr>
      <w:r w:rsidRPr="00645493">
        <w:rPr>
          <w:sz w:val="24"/>
          <w:szCs w:val="24"/>
        </w:rPr>
        <w:t>3</w:t>
      </w:r>
      <w:r w:rsidRPr="00C3321B">
        <w:rPr>
          <w:sz w:val="24"/>
          <w:szCs w:val="24"/>
        </w:rPr>
        <w:t>2</w:t>
      </w:r>
      <w:r w:rsidRPr="00645493">
        <w:rPr>
          <w:sz w:val="24"/>
          <w:szCs w:val="24"/>
        </w:rPr>
        <w:t xml:space="preserve">. В случае объявления о проведении нового аукциона </w:t>
      </w:r>
      <w:r>
        <w:rPr>
          <w:sz w:val="24"/>
          <w:szCs w:val="24"/>
        </w:rPr>
        <w:t>О</w:t>
      </w:r>
      <w:r w:rsidRPr="00645493">
        <w:rPr>
          <w:sz w:val="24"/>
          <w:szCs w:val="24"/>
        </w:rPr>
        <w:t>рганизатор аукциона вправе изменить условия аукциона.</w:t>
      </w:r>
    </w:p>
    <w:p w:rsidR="00C4423A" w:rsidRPr="00645493" w:rsidRDefault="00C4423A" w:rsidP="00C332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361A6">
        <w:rPr>
          <w:sz w:val="24"/>
          <w:szCs w:val="24"/>
        </w:rPr>
        <w:t>3</w:t>
      </w:r>
      <w:r w:rsidRPr="00645493">
        <w:rPr>
          <w:sz w:val="24"/>
          <w:szCs w:val="24"/>
        </w:rPr>
        <w:t>. В случае признания аукциона несостоявшимся в связи с тем, что на аукцион допущен единственный участник, договор</w:t>
      </w:r>
      <w:r>
        <w:rPr>
          <w:sz w:val="24"/>
          <w:szCs w:val="24"/>
        </w:rPr>
        <w:t xml:space="preserve"> по решению комиссии может быть заключен </w:t>
      </w:r>
      <w:r w:rsidRPr="00645493">
        <w:rPr>
          <w:sz w:val="24"/>
          <w:szCs w:val="24"/>
        </w:rPr>
        <w:t xml:space="preserve">с единственным участником аукциона. </w:t>
      </w:r>
    </w:p>
    <w:p w:rsidR="00C4423A" w:rsidRPr="00462034" w:rsidRDefault="00C4423A" w:rsidP="00C3321B">
      <w:pPr>
        <w:ind w:firstLine="709"/>
        <w:jc w:val="right"/>
        <w:rPr>
          <w:b/>
          <w:bCs/>
        </w:rPr>
      </w:pPr>
      <w:r>
        <w:br w:type="page"/>
      </w:r>
      <w:r w:rsidRPr="00462034">
        <w:rPr>
          <w:b/>
          <w:bCs/>
        </w:rPr>
        <w:t>Приложение №1</w:t>
      </w:r>
    </w:p>
    <w:p w:rsidR="00C4423A" w:rsidRPr="00142AD5" w:rsidRDefault="00C4423A" w:rsidP="00142AD5">
      <w:pPr>
        <w:jc w:val="right"/>
        <w:rPr>
          <w:b/>
          <w:bCs/>
          <w:sz w:val="28"/>
          <w:szCs w:val="28"/>
        </w:rPr>
      </w:pPr>
      <w:r w:rsidRPr="00142AD5">
        <w:rPr>
          <w:b/>
          <w:bCs/>
        </w:rPr>
        <w:t>к аукционной документации</w:t>
      </w:r>
    </w:p>
    <w:p w:rsidR="00C4423A" w:rsidRDefault="00C4423A" w:rsidP="00B612B0">
      <w:pPr>
        <w:pStyle w:val="a0"/>
        <w:outlineLvl w:val="0"/>
      </w:pPr>
      <w:bookmarkStart w:id="10" w:name="_Toc319247756"/>
      <w:r w:rsidRPr="00B612B0">
        <w:t>ЗАЯВКА</w:t>
      </w:r>
      <w:bookmarkEnd w:id="10"/>
      <w:r>
        <w:t xml:space="preserve"> </w:t>
      </w:r>
      <w:r w:rsidRPr="00B612B0">
        <w:t xml:space="preserve"> </w:t>
      </w:r>
    </w:p>
    <w:p w:rsidR="00C4423A" w:rsidRPr="00B612B0" w:rsidRDefault="00C4423A" w:rsidP="00B612B0">
      <w:pPr>
        <w:jc w:val="center"/>
        <w:rPr>
          <w:b/>
          <w:bCs/>
          <w:sz w:val="24"/>
          <w:szCs w:val="24"/>
        </w:rPr>
      </w:pPr>
      <w:r w:rsidRPr="00B612B0">
        <w:rPr>
          <w:b/>
          <w:bCs/>
          <w:sz w:val="24"/>
          <w:szCs w:val="24"/>
        </w:rPr>
        <w:t>на участие в аукционе</w:t>
      </w:r>
    </w:p>
    <w:p w:rsidR="00C4423A" w:rsidRDefault="00C4423A" w:rsidP="00864C93">
      <w:pPr>
        <w:ind w:firstLine="540"/>
        <w:jc w:val="both"/>
      </w:pPr>
    </w:p>
    <w:p w:rsidR="00C4423A" w:rsidRPr="000742AF" w:rsidRDefault="00C4423A" w:rsidP="000742AF">
      <w:pPr>
        <w:pStyle w:val="BodyText"/>
        <w:spacing w:after="0"/>
        <w:ind w:firstLine="539"/>
        <w:jc w:val="both"/>
        <w:rPr>
          <w:sz w:val="24"/>
          <w:szCs w:val="24"/>
        </w:rPr>
      </w:pPr>
      <w:r w:rsidRPr="000742AF">
        <w:rPr>
          <w:sz w:val="24"/>
          <w:szCs w:val="24"/>
        </w:rPr>
        <w:t xml:space="preserve">1. Ознакомившись с информационным сообщением о проведении аукциона на право заключения договора аренды части здания «Буринский фельдшеро-акушерский пункт» расположенного по адресу: Удмуртская Республика, Балезинский район, д. Бурино, ул. Центральная, д. 32, размещенном на сайтах </w:t>
      </w:r>
      <w:hyperlink r:id="rId7" w:history="1">
        <w:r w:rsidRPr="000742AF">
          <w:rPr>
            <w:rStyle w:val="Hyperlink"/>
            <w:sz w:val="24"/>
            <w:szCs w:val="24"/>
          </w:rPr>
          <w:t>http://www.torgi.gov.ru</w:t>
        </w:r>
      </w:hyperlink>
      <w:r w:rsidRPr="000742AF">
        <w:rPr>
          <w:sz w:val="24"/>
          <w:szCs w:val="24"/>
        </w:rPr>
        <w:t>, http://balezino.udmurt.ru/ порядком проведения аукциона, предусмотренным законодательством Российской Федерации, а также изучив аукционную документацию ____________________________________________________________________________________________________________________________________________________________________</w:t>
      </w:r>
    </w:p>
    <w:p w:rsidR="00C4423A" w:rsidRPr="000742AF" w:rsidRDefault="00C4423A" w:rsidP="00864C93">
      <w:pPr>
        <w:jc w:val="center"/>
        <w:rPr>
          <w:sz w:val="24"/>
          <w:szCs w:val="24"/>
        </w:rPr>
      </w:pPr>
      <w:r w:rsidRPr="000742AF">
        <w:rPr>
          <w:sz w:val="24"/>
          <w:szCs w:val="24"/>
        </w:rPr>
        <w:t xml:space="preserve">                      (полное наименование юридического/физического лица)</w:t>
      </w:r>
    </w:p>
    <w:p w:rsidR="00C4423A" w:rsidRPr="000742AF" w:rsidRDefault="00C4423A" w:rsidP="000742AF">
      <w:pPr>
        <w:pStyle w:val="BodyText"/>
        <w:spacing w:after="0"/>
        <w:ind w:firstLine="539"/>
        <w:jc w:val="both"/>
        <w:rPr>
          <w:sz w:val="24"/>
          <w:szCs w:val="24"/>
        </w:rPr>
      </w:pPr>
      <w:r w:rsidRPr="000742AF">
        <w:rPr>
          <w:sz w:val="24"/>
          <w:szCs w:val="24"/>
        </w:rPr>
        <w:t xml:space="preserve">(далее – </w:t>
      </w:r>
      <w:r w:rsidRPr="000742AF">
        <w:rPr>
          <w:b/>
          <w:bCs/>
          <w:sz w:val="24"/>
          <w:szCs w:val="24"/>
        </w:rPr>
        <w:t>«Заявитель»</w:t>
      </w:r>
      <w:r w:rsidRPr="000742AF">
        <w:rPr>
          <w:sz w:val="24"/>
          <w:szCs w:val="24"/>
        </w:rPr>
        <w:t>), в лице ______________________________________________________________________________________________________________________________________, действующего на основании ____________________________________________________ просит принять настоящую заявку на участие в аукционе на право заключения договора аренды  части здания «Буринский фельдшеро-акушерский пункт» расположенного по адресу: Удмуртская Республика, Балезинский район, д. Бурино, ул. Центральная, д. 32, проводимом  Администрацией муниципального образования «</w:t>
      </w:r>
      <w:r>
        <w:rPr>
          <w:sz w:val="24"/>
          <w:szCs w:val="24"/>
        </w:rPr>
        <w:t>Каменно-Задельское</w:t>
      </w:r>
      <w:r w:rsidRPr="000742AF">
        <w:rPr>
          <w:sz w:val="24"/>
          <w:szCs w:val="24"/>
        </w:rPr>
        <w:t xml:space="preserve">» (далее – </w:t>
      </w:r>
      <w:r w:rsidRPr="000742AF">
        <w:rPr>
          <w:b/>
          <w:bCs/>
          <w:sz w:val="24"/>
          <w:szCs w:val="24"/>
        </w:rPr>
        <w:t>«Организатор аукциона»</w:t>
      </w:r>
      <w:r w:rsidRPr="000742AF">
        <w:rPr>
          <w:sz w:val="24"/>
          <w:szCs w:val="24"/>
        </w:rPr>
        <w:t>)</w:t>
      </w:r>
    </w:p>
    <w:tbl>
      <w:tblPr>
        <w:tblW w:w="9001" w:type="dxa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709"/>
        <w:gridCol w:w="283"/>
        <w:gridCol w:w="1418"/>
        <w:gridCol w:w="567"/>
        <w:gridCol w:w="567"/>
        <w:gridCol w:w="708"/>
        <w:gridCol w:w="709"/>
        <w:gridCol w:w="851"/>
        <w:gridCol w:w="2877"/>
      </w:tblGrid>
      <w:tr w:rsidR="00C4423A" w:rsidRPr="00453ED1">
        <w:trPr>
          <w:cantSplit/>
        </w:trPr>
        <w:tc>
          <w:tcPr>
            <w:tcW w:w="312" w:type="dxa"/>
            <w:vAlign w:val="bottom"/>
          </w:tcPr>
          <w:p w:rsidR="00C4423A" w:rsidRPr="00453ED1" w:rsidRDefault="00C4423A" w:rsidP="003A7F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vAlign w:val="bottom"/>
          </w:tcPr>
          <w:p w:rsidR="00C4423A" w:rsidRPr="005E0CEE" w:rsidRDefault="00C4423A" w:rsidP="00100A1C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«</w:t>
            </w:r>
            <w:r w:rsidRPr="00100A1C">
              <w:rPr>
                <w:sz w:val="24"/>
                <w:szCs w:val="24"/>
              </w:rPr>
              <w:t>11</w:t>
            </w:r>
            <w:r w:rsidRPr="005E0CEE">
              <w:rPr>
                <w:sz w:val="24"/>
                <w:szCs w:val="24"/>
              </w:rPr>
              <w:t>»</w:t>
            </w:r>
          </w:p>
        </w:tc>
        <w:tc>
          <w:tcPr>
            <w:tcW w:w="283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567" w:type="dxa"/>
            <w:vAlign w:val="bottom"/>
          </w:tcPr>
          <w:p w:rsidR="00C4423A" w:rsidRPr="005E0CEE" w:rsidRDefault="00C4423A" w:rsidP="00D800F4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2018</w:t>
            </w:r>
          </w:p>
        </w:tc>
        <w:tc>
          <w:tcPr>
            <w:tcW w:w="567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г.  в</w:t>
            </w:r>
          </w:p>
        </w:tc>
        <w:tc>
          <w:tcPr>
            <w:tcW w:w="708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часов</w:t>
            </w:r>
          </w:p>
        </w:tc>
        <w:tc>
          <w:tcPr>
            <w:tcW w:w="851" w:type="dxa"/>
            <w:vAlign w:val="bottom"/>
          </w:tcPr>
          <w:p w:rsidR="00C4423A" w:rsidRPr="005E0CEE" w:rsidRDefault="00C4423A" w:rsidP="003A7FFA">
            <w:pPr>
              <w:jc w:val="both"/>
              <w:rPr>
                <w:sz w:val="24"/>
                <w:szCs w:val="24"/>
              </w:rPr>
            </w:pPr>
            <w:r w:rsidRPr="005E0CEE">
              <w:rPr>
                <w:sz w:val="24"/>
                <w:szCs w:val="24"/>
              </w:rPr>
              <w:t>00</w:t>
            </w:r>
          </w:p>
        </w:tc>
        <w:tc>
          <w:tcPr>
            <w:tcW w:w="2877" w:type="dxa"/>
            <w:vAlign w:val="bottom"/>
          </w:tcPr>
          <w:p w:rsidR="00C4423A" w:rsidRPr="00453ED1" w:rsidRDefault="00C4423A" w:rsidP="003A7F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53ED1">
              <w:rPr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 xml:space="preserve">ут </w:t>
            </w:r>
            <w:r w:rsidRPr="00453ED1">
              <w:rPr>
                <w:sz w:val="24"/>
                <w:szCs w:val="24"/>
              </w:rPr>
              <w:t>по адресу:</w:t>
            </w:r>
          </w:p>
        </w:tc>
      </w:tr>
    </w:tbl>
    <w:p w:rsidR="00C4423A" w:rsidRPr="00453ED1" w:rsidRDefault="00C4423A" w:rsidP="003A7FFA">
      <w:pPr>
        <w:jc w:val="both"/>
        <w:rPr>
          <w:sz w:val="24"/>
          <w:szCs w:val="24"/>
        </w:rPr>
      </w:pPr>
      <w:r>
        <w:rPr>
          <w:sz w:val="24"/>
          <w:szCs w:val="24"/>
        </w:rPr>
        <w:t>Удмуртская Республика, с. Каменное-Заделье</w:t>
      </w:r>
      <w:r w:rsidRPr="00453ED1">
        <w:rPr>
          <w:sz w:val="24"/>
          <w:szCs w:val="24"/>
        </w:rPr>
        <w:t xml:space="preserve">, ул. </w:t>
      </w:r>
      <w:r>
        <w:rPr>
          <w:sz w:val="24"/>
          <w:szCs w:val="24"/>
        </w:rPr>
        <w:t>Школьная</w:t>
      </w:r>
      <w:r w:rsidRPr="00453ED1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453ED1">
        <w:rPr>
          <w:sz w:val="24"/>
          <w:szCs w:val="24"/>
        </w:rPr>
        <w:t xml:space="preserve">, </w:t>
      </w:r>
      <w:r>
        <w:rPr>
          <w:sz w:val="24"/>
          <w:szCs w:val="24"/>
        </w:rPr>
        <w:t>помещение</w:t>
      </w:r>
      <w:r w:rsidRPr="00453ED1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муниципального образования «Каменно-Задельское»</w:t>
      </w:r>
    </w:p>
    <w:p w:rsidR="00C4423A" w:rsidRPr="00453ED1" w:rsidRDefault="00C4423A" w:rsidP="00864C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453ED1">
        <w:rPr>
          <w:sz w:val="24"/>
          <w:szCs w:val="24"/>
        </w:rPr>
        <w:t xml:space="preserve">Подавая настоящую заявку на участие в аукционе, </w:t>
      </w:r>
      <w:r>
        <w:rPr>
          <w:sz w:val="24"/>
          <w:szCs w:val="24"/>
        </w:rPr>
        <w:t>Заявитель</w:t>
      </w:r>
      <w:r w:rsidRPr="00453ED1">
        <w:rPr>
          <w:sz w:val="24"/>
          <w:szCs w:val="24"/>
        </w:rPr>
        <w:t xml:space="preserve"> обязуется соблюдать условия и порядок проведения аукциона, предусмотренные </w:t>
      </w:r>
      <w:r>
        <w:rPr>
          <w:sz w:val="24"/>
          <w:szCs w:val="24"/>
        </w:rPr>
        <w:t>настоящей</w:t>
      </w:r>
      <w:r w:rsidRPr="00453ED1">
        <w:rPr>
          <w:sz w:val="24"/>
          <w:szCs w:val="24"/>
        </w:rPr>
        <w:t xml:space="preserve">  документацией, а также извещением о проведении аукциона.</w:t>
      </w:r>
      <w:r>
        <w:rPr>
          <w:sz w:val="24"/>
          <w:szCs w:val="24"/>
        </w:rPr>
        <w:t xml:space="preserve"> Подача заявки на аукционе является акцептом оферты в соответствии со статьей 438 Гражданского кодекса РФ.</w:t>
      </w:r>
    </w:p>
    <w:p w:rsidR="00C4423A" w:rsidRPr="00453ED1" w:rsidRDefault="00C4423A" w:rsidP="00864C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bookmarkStart w:id="11" w:name="_GoBack"/>
      <w:bookmarkEnd w:id="11"/>
      <w:r w:rsidRPr="00453ED1">
        <w:rPr>
          <w:sz w:val="24"/>
          <w:szCs w:val="24"/>
        </w:rPr>
        <w:t xml:space="preserve">В случае признания победителем аукциона </w:t>
      </w:r>
      <w:r>
        <w:rPr>
          <w:sz w:val="24"/>
          <w:szCs w:val="24"/>
        </w:rPr>
        <w:t>Заявитель</w:t>
      </w:r>
      <w:r w:rsidRPr="00453ED1">
        <w:rPr>
          <w:sz w:val="24"/>
          <w:szCs w:val="24"/>
        </w:rPr>
        <w:t xml:space="preserve"> обязуется:</w:t>
      </w:r>
    </w:p>
    <w:p w:rsidR="00C4423A" w:rsidRPr="00453ED1" w:rsidRDefault="00C4423A" w:rsidP="00864C93">
      <w:pPr>
        <w:ind w:firstLine="822"/>
        <w:jc w:val="both"/>
        <w:rPr>
          <w:sz w:val="24"/>
          <w:szCs w:val="24"/>
        </w:rPr>
      </w:pPr>
      <w:r>
        <w:rPr>
          <w:sz w:val="24"/>
          <w:szCs w:val="24"/>
        </w:rPr>
        <w:t>-  заключить Договор аренды</w:t>
      </w:r>
      <w:r w:rsidRPr="00453ED1">
        <w:rPr>
          <w:sz w:val="24"/>
          <w:szCs w:val="24"/>
        </w:rPr>
        <w:t xml:space="preserve"> в срок, установленный в </w:t>
      </w:r>
      <w:r>
        <w:rPr>
          <w:sz w:val="24"/>
          <w:szCs w:val="24"/>
        </w:rPr>
        <w:t>аукционной документации</w:t>
      </w:r>
      <w:r w:rsidRPr="00453ED1">
        <w:rPr>
          <w:sz w:val="24"/>
          <w:szCs w:val="24"/>
        </w:rPr>
        <w:t>;</w:t>
      </w:r>
    </w:p>
    <w:p w:rsidR="00C4423A" w:rsidRPr="00453ED1" w:rsidRDefault="00C4423A" w:rsidP="00864C93">
      <w:pPr>
        <w:ind w:firstLine="8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53ED1">
        <w:rPr>
          <w:sz w:val="24"/>
          <w:szCs w:val="24"/>
        </w:rPr>
        <w:t>выполн</w:t>
      </w:r>
      <w:r>
        <w:rPr>
          <w:sz w:val="24"/>
          <w:szCs w:val="24"/>
        </w:rPr>
        <w:t>я</w:t>
      </w:r>
      <w:r w:rsidRPr="00453ED1">
        <w:rPr>
          <w:sz w:val="24"/>
          <w:szCs w:val="24"/>
        </w:rPr>
        <w:t>ть условия аукциона в порядке и сроки</w:t>
      </w:r>
      <w:r>
        <w:rPr>
          <w:sz w:val="24"/>
          <w:szCs w:val="24"/>
        </w:rPr>
        <w:t>, установленные Договором аренды</w:t>
      </w:r>
      <w:r w:rsidRPr="00453ED1">
        <w:rPr>
          <w:sz w:val="24"/>
          <w:szCs w:val="24"/>
        </w:rPr>
        <w:t>.</w:t>
      </w:r>
    </w:p>
    <w:p w:rsidR="00C4423A" w:rsidRPr="00453ED1" w:rsidRDefault="00C4423A" w:rsidP="00864C93">
      <w:pPr>
        <w:spacing w:before="360"/>
        <w:rPr>
          <w:sz w:val="24"/>
          <w:szCs w:val="24"/>
        </w:rPr>
      </w:pPr>
      <w:r w:rsidRPr="00453ED1">
        <w:rPr>
          <w:sz w:val="24"/>
          <w:szCs w:val="24"/>
        </w:rPr>
        <w:t>Подпись Заявителя</w:t>
      </w:r>
    </w:p>
    <w:p w:rsidR="00C4423A" w:rsidRPr="00453ED1" w:rsidRDefault="00C4423A" w:rsidP="00864C93">
      <w:pPr>
        <w:rPr>
          <w:sz w:val="24"/>
          <w:szCs w:val="24"/>
        </w:rPr>
      </w:pPr>
      <w:r w:rsidRPr="00453ED1">
        <w:rPr>
          <w:sz w:val="24"/>
          <w:szCs w:val="24"/>
        </w:rPr>
        <w:t>(полномочного представителя Заявителя)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170"/>
        <w:gridCol w:w="2155"/>
        <w:gridCol w:w="142"/>
      </w:tblGrid>
      <w:tr w:rsidR="00C4423A" w:rsidRPr="00453ED1"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jc w:val="right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/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/</w:t>
            </w:r>
          </w:p>
        </w:tc>
      </w:tr>
    </w:tbl>
    <w:p w:rsidR="00C4423A" w:rsidRPr="00453ED1" w:rsidRDefault="00C4423A" w:rsidP="00864C93">
      <w:pPr>
        <w:spacing w:before="200"/>
        <w:rPr>
          <w:sz w:val="24"/>
          <w:szCs w:val="24"/>
        </w:rPr>
      </w:pPr>
      <w:r w:rsidRPr="00453ED1">
        <w:rPr>
          <w:sz w:val="24"/>
          <w:szCs w:val="24"/>
        </w:rPr>
        <w:t>Время и дата принятия заявки: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0"/>
        <w:gridCol w:w="510"/>
        <w:gridCol w:w="680"/>
        <w:gridCol w:w="510"/>
        <w:gridCol w:w="255"/>
        <w:gridCol w:w="425"/>
        <w:gridCol w:w="255"/>
        <w:gridCol w:w="1531"/>
        <w:gridCol w:w="454"/>
        <w:gridCol w:w="227"/>
        <w:gridCol w:w="255"/>
      </w:tblGrid>
      <w:tr w:rsidR="00C4423A" w:rsidRPr="00453ED1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4423A" w:rsidRPr="00453ED1" w:rsidRDefault="00C4423A" w:rsidP="000C4A79">
            <w:pPr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Час.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мин.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jc w:val="right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jc w:val="right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423A" w:rsidRPr="00453ED1" w:rsidRDefault="00C4423A" w:rsidP="000C4A79">
            <w:pPr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jc w:val="right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г.</w:t>
            </w:r>
          </w:p>
        </w:tc>
      </w:tr>
    </w:tbl>
    <w:p w:rsidR="00C4423A" w:rsidRPr="00453ED1" w:rsidRDefault="00C4423A" w:rsidP="00864C93">
      <w:pPr>
        <w:tabs>
          <w:tab w:val="center" w:pos="4224"/>
        </w:tabs>
        <w:ind w:right="5101"/>
        <w:rPr>
          <w:sz w:val="24"/>
          <w:szCs w:val="24"/>
        </w:rPr>
      </w:pPr>
      <w:r w:rsidRPr="00453ED1">
        <w:rPr>
          <w:sz w:val="24"/>
          <w:szCs w:val="24"/>
        </w:rPr>
        <w:t xml:space="preserve">Регистрационный номер заявки: №  </w:t>
      </w:r>
      <w:r w:rsidRPr="00453ED1">
        <w:rPr>
          <w:sz w:val="24"/>
          <w:szCs w:val="24"/>
        </w:rPr>
        <w:tab/>
      </w:r>
    </w:p>
    <w:p w:rsidR="00C4423A" w:rsidRPr="00453ED1" w:rsidRDefault="00C4423A" w:rsidP="00864C93">
      <w:pPr>
        <w:pBdr>
          <w:top w:val="single" w:sz="4" w:space="1" w:color="auto"/>
        </w:pBdr>
        <w:ind w:left="3686" w:right="5101"/>
        <w:rPr>
          <w:sz w:val="24"/>
          <w:szCs w:val="24"/>
        </w:rPr>
      </w:pPr>
    </w:p>
    <w:p w:rsidR="00C4423A" w:rsidRPr="00453ED1" w:rsidRDefault="00C4423A" w:rsidP="00864C93">
      <w:pPr>
        <w:rPr>
          <w:sz w:val="24"/>
          <w:szCs w:val="24"/>
        </w:rPr>
      </w:pPr>
      <w:r w:rsidRPr="00453ED1">
        <w:rPr>
          <w:sz w:val="24"/>
          <w:szCs w:val="24"/>
        </w:rPr>
        <w:t>Подпись уполномоченного лица Организатора аукциона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170"/>
        <w:gridCol w:w="2155"/>
        <w:gridCol w:w="142"/>
      </w:tblGrid>
      <w:tr w:rsidR="00C4423A" w:rsidRPr="00453ED1"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jc w:val="right"/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/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23A" w:rsidRPr="00453ED1" w:rsidRDefault="00C4423A" w:rsidP="000C4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23A" w:rsidRPr="00453ED1" w:rsidRDefault="00C4423A" w:rsidP="000C4A79">
            <w:pPr>
              <w:rPr>
                <w:sz w:val="24"/>
                <w:szCs w:val="24"/>
              </w:rPr>
            </w:pPr>
            <w:r w:rsidRPr="00453ED1">
              <w:rPr>
                <w:sz w:val="24"/>
                <w:szCs w:val="24"/>
              </w:rPr>
              <w:t>/</w:t>
            </w:r>
          </w:p>
        </w:tc>
      </w:tr>
    </w:tbl>
    <w:p w:rsidR="00C4423A" w:rsidRPr="00453ED1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Default="00C4423A" w:rsidP="00864C93">
      <w:pPr>
        <w:rPr>
          <w:sz w:val="24"/>
          <w:szCs w:val="24"/>
        </w:rPr>
      </w:pPr>
    </w:p>
    <w:p w:rsidR="00C4423A" w:rsidRPr="00462034" w:rsidRDefault="00C4423A" w:rsidP="008367F5">
      <w:pPr>
        <w:ind w:left="5668"/>
        <w:jc w:val="right"/>
      </w:pPr>
      <w:r w:rsidRPr="00462034">
        <w:t xml:space="preserve">Приложение </w:t>
      </w:r>
    </w:p>
    <w:p w:rsidR="00C4423A" w:rsidRPr="00462034" w:rsidRDefault="00C4423A" w:rsidP="008367F5">
      <w:pPr>
        <w:pStyle w:val="FR1"/>
        <w:ind w:left="5668"/>
        <w:jc w:val="right"/>
        <w:rPr>
          <w:rFonts w:ascii="Times New Roman" w:hAnsi="Times New Roman" w:cs="Times New Roman"/>
          <w:sz w:val="20"/>
          <w:szCs w:val="20"/>
        </w:rPr>
      </w:pPr>
      <w:r w:rsidRPr="00462034">
        <w:rPr>
          <w:rFonts w:ascii="Times New Roman" w:hAnsi="Times New Roman" w:cs="Times New Roman"/>
          <w:sz w:val="20"/>
          <w:szCs w:val="20"/>
        </w:rPr>
        <w:t>к заявке на участие в аукционе</w:t>
      </w:r>
    </w:p>
    <w:p w:rsidR="00C4423A" w:rsidRPr="008367F5" w:rsidRDefault="00C4423A" w:rsidP="008367F5">
      <w:pPr>
        <w:rPr>
          <w:sz w:val="24"/>
          <w:szCs w:val="24"/>
        </w:rPr>
      </w:pPr>
    </w:p>
    <w:p w:rsidR="00C4423A" w:rsidRPr="008367F5" w:rsidRDefault="00C4423A" w:rsidP="008367F5">
      <w:pPr>
        <w:jc w:val="both"/>
        <w:rPr>
          <w:color w:val="FF0000"/>
          <w:sz w:val="24"/>
          <w:szCs w:val="24"/>
        </w:rPr>
      </w:pPr>
    </w:p>
    <w:p w:rsidR="00C4423A" w:rsidRPr="008367F5" w:rsidRDefault="00C4423A" w:rsidP="008367F5">
      <w:pPr>
        <w:jc w:val="center"/>
        <w:rPr>
          <w:sz w:val="24"/>
          <w:szCs w:val="24"/>
        </w:rPr>
      </w:pPr>
      <w:r w:rsidRPr="008367F5">
        <w:rPr>
          <w:sz w:val="24"/>
          <w:szCs w:val="24"/>
        </w:rPr>
        <w:t>ОПИСЬ ДОКУМЕНТОВ</w:t>
      </w:r>
    </w:p>
    <w:p w:rsidR="00C4423A" w:rsidRPr="008367F5" w:rsidRDefault="00C4423A" w:rsidP="008367F5">
      <w:pPr>
        <w:jc w:val="center"/>
        <w:rPr>
          <w:sz w:val="24"/>
          <w:szCs w:val="24"/>
        </w:rPr>
      </w:pPr>
    </w:p>
    <w:p w:rsidR="00C4423A" w:rsidRDefault="00C4423A" w:rsidP="008367F5">
      <w:pPr>
        <w:jc w:val="both"/>
        <w:rPr>
          <w:sz w:val="24"/>
          <w:szCs w:val="24"/>
        </w:rPr>
      </w:pPr>
      <w:r w:rsidRPr="008367F5">
        <w:rPr>
          <w:sz w:val="24"/>
          <w:szCs w:val="24"/>
        </w:rPr>
        <w:t xml:space="preserve">представляемых для участия в аукционе 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___________________________________________________________________________________________________________________________________________________________________________________________________________________.</w:t>
      </w:r>
    </w:p>
    <w:p w:rsidR="00C4423A" w:rsidRPr="00ED6F00" w:rsidRDefault="00C4423A" w:rsidP="00ED6F00">
      <w:pPr>
        <w:jc w:val="center"/>
        <w:rPr>
          <w:sz w:val="16"/>
          <w:szCs w:val="16"/>
        </w:rPr>
      </w:pPr>
      <w:r>
        <w:rPr>
          <w:sz w:val="16"/>
          <w:szCs w:val="16"/>
        </w:rPr>
        <w:t>Название и номер лота в соответствии с извещением</w:t>
      </w:r>
    </w:p>
    <w:p w:rsidR="00C4423A" w:rsidRPr="008367F5" w:rsidRDefault="00C4423A" w:rsidP="008367F5">
      <w:pPr>
        <w:jc w:val="both"/>
        <w:rPr>
          <w:sz w:val="24"/>
          <w:szCs w:val="24"/>
        </w:rPr>
      </w:pPr>
    </w:p>
    <w:p w:rsidR="00C4423A" w:rsidRPr="008367F5" w:rsidRDefault="00C4423A" w:rsidP="008367F5">
      <w:pPr>
        <w:ind w:firstLine="654"/>
        <w:jc w:val="both"/>
        <w:rPr>
          <w:sz w:val="24"/>
          <w:szCs w:val="24"/>
        </w:rPr>
      </w:pPr>
      <w:r w:rsidRPr="008367F5">
        <w:rPr>
          <w:sz w:val="24"/>
          <w:szCs w:val="24"/>
        </w:rPr>
        <w:t>________________________________________________________________</w:t>
      </w:r>
    </w:p>
    <w:p w:rsidR="00C4423A" w:rsidRPr="008367F5" w:rsidRDefault="00C4423A" w:rsidP="008367F5">
      <w:pPr>
        <w:ind w:firstLine="654"/>
        <w:jc w:val="center"/>
      </w:pPr>
      <w:r w:rsidRPr="008367F5">
        <w:t>(полное наименование юридического лица, индивидуального предпринимателя, фамилия, имя, отчество и паспортные данные физического лица, подающего заявку)</w:t>
      </w:r>
    </w:p>
    <w:p w:rsidR="00C4423A" w:rsidRPr="008367F5" w:rsidRDefault="00C4423A" w:rsidP="008367F5">
      <w:pPr>
        <w:jc w:val="both"/>
        <w:rPr>
          <w:sz w:val="24"/>
          <w:szCs w:val="24"/>
        </w:rPr>
      </w:pPr>
      <w:r w:rsidRPr="008367F5">
        <w:rPr>
          <w:sz w:val="24"/>
          <w:szCs w:val="24"/>
        </w:rPr>
        <w:t>подтверждает, что для участия в аукционе направлены следующие документы:</w:t>
      </w:r>
    </w:p>
    <w:p w:rsidR="00C4423A" w:rsidRPr="008367F5" w:rsidRDefault="00C4423A" w:rsidP="008367F5">
      <w:pPr>
        <w:jc w:val="both"/>
        <w:rPr>
          <w:i/>
          <w:iCs/>
          <w:sz w:val="24"/>
          <w:szCs w:val="24"/>
        </w:rPr>
      </w:pPr>
    </w:p>
    <w:tbl>
      <w:tblPr>
        <w:tblW w:w="9762" w:type="dxa"/>
        <w:tblInd w:w="2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7702"/>
        <w:gridCol w:w="1260"/>
      </w:tblGrid>
      <w:tr w:rsidR="00C4423A" w:rsidRPr="008367F5">
        <w:tc>
          <w:tcPr>
            <w:tcW w:w="800" w:type="dxa"/>
            <w:vAlign w:val="center"/>
          </w:tcPr>
          <w:p w:rsidR="00C4423A" w:rsidRPr="008367F5" w:rsidRDefault="00C4423A" w:rsidP="004D34BC">
            <w:pPr>
              <w:jc w:val="center"/>
              <w:rPr>
                <w:sz w:val="24"/>
                <w:szCs w:val="24"/>
              </w:rPr>
            </w:pPr>
            <w:r w:rsidRPr="008367F5">
              <w:rPr>
                <w:sz w:val="24"/>
                <w:szCs w:val="24"/>
              </w:rPr>
              <w:t>№ п\п</w:t>
            </w:r>
          </w:p>
        </w:tc>
        <w:tc>
          <w:tcPr>
            <w:tcW w:w="7702" w:type="dxa"/>
            <w:vAlign w:val="center"/>
          </w:tcPr>
          <w:p w:rsidR="00C4423A" w:rsidRPr="008367F5" w:rsidRDefault="00C4423A" w:rsidP="004D34BC">
            <w:pPr>
              <w:jc w:val="center"/>
              <w:rPr>
                <w:sz w:val="24"/>
                <w:szCs w:val="24"/>
              </w:rPr>
            </w:pPr>
            <w:r w:rsidRPr="008367F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260" w:type="dxa"/>
            <w:vAlign w:val="center"/>
          </w:tcPr>
          <w:p w:rsidR="00C4423A" w:rsidRPr="008367F5" w:rsidRDefault="00C4423A" w:rsidP="004D34BC">
            <w:pPr>
              <w:jc w:val="center"/>
              <w:rPr>
                <w:sz w:val="24"/>
                <w:szCs w:val="24"/>
              </w:rPr>
            </w:pPr>
            <w:r w:rsidRPr="008367F5">
              <w:rPr>
                <w:sz w:val="24"/>
                <w:szCs w:val="24"/>
              </w:rPr>
              <w:t>Кол-во</w:t>
            </w:r>
          </w:p>
          <w:p w:rsidR="00C4423A" w:rsidRPr="008367F5" w:rsidRDefault="00C4423A" w:rsidP="004D34BC">
            <w:pPr>
              <w:jc w:val="center"/>
              <w:rPr>
                <w:sz w:val="24"/>
                <w:szCs w:val="24"/>
              </w:rPr>
            </w:pPr>
            <w:r w:rsidRPr="008367F5">
              <w:rPr>
                <w:sz w:val="24"/>
                <w:szCs w:val="24"/>
              </w:rPr>
              <w:t>страниц</w:t>
            </w:r>
          </w:p>
        </w:tc>
      </w:tr>
      <w:tr w:rsidR="00C4423A" w:rsidRPr="008367F5">
        <w:tc>
          <w:tcPr>
            <w:tcW w:w="80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2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</w:tr>
      <w:tr w:rsidR="00C4423A" w:rsidRPr="008367F5">
        <w:trPr>
          <w:trHeight w:val="254"/>
        </w:trPr>
        <w:tc>
          <w:tcPr>
            <w:tcW w:w="80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2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</w:tr>
      <w:tr w:rsidR="00C4423A" w:rsidRPr="008367F5">
        <w:tc>
          <w:tcPr>
            <w:tcW w:w="80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2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</w:tr>
      <w:tr w:rsidR="00C4423A" w:rsidRPr="008367F5">
        <w:tc>
          <w:tcPr>
            <w:tcW w:w="800" w:type="dxa"/>
            <w:tcBorders>
              <w:bottom w:val="single" w:sz="12" w:space="0" w:color="auto"/>
            </w:tcBorders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2" w:type="dxa"/>
            <w:tcBorders>
              <w:bottom w:val="single" w:sz="12" w:space="0" w:color="auto"/>
            </w:tcBorders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C4423A" w:rsidRPr="008367F5" w:rsidRDefault="00C4423A" w:rsidP="004D34BC">
            <w:pPr>
              <w:jc w:val="both"/>
              <w:rPr>
                <w:sz w:val="24"/>
                <w:szCs w:val="24"/>
              </w:rPr>
            </w:pPr>
          </w:p>
        </w:tc>
      </w:tr>
    </w:tbl>
    <w:p w:rsidR="00C4423A" w:rsidRPr="008367F5" w:rsidRDefault="00C4423A" w:rsidP="008367F5">
      <w:pPr>
        <w:jc w:val="both"/>
        <w:rPr>
          <w:color w:val="FF0000"/>
          <w:sz w:val="24"/>
          <w:szCs w:val="24"/>
        </w:rPr>
      </w:pPr>
    </w:p>
    <w:p w:rsidR="00C4423A" w:rsidRPr="008367F5" w:rsidRDefault="00C4423A" w:rsidP="008367F5">
      <w:pPr>
        <w:jc w:val="both"/>
        <w:rPr>
          <w:color w:val="FF0000"/>
          <w:sz w:val="24"/>
          <w:szCs w:val="24"/>
        </w:rPr>
      </w:pPr>
    </w:p>
    <w:p w:rsidR="00C4423A" w:rsidRPr="008367F5" w:rsidRDefault="00C4423A" w:rsidP="008367F5">
      <w:pPr>
        <w:rPr>
          <w:sz w:val="24"/>
          <w:szCs w:val="24"/>
        </w:rPr>
      </w:pPr>
      <w:r w:rsidRPr="008367F5">
        <w:rPr>
          <w:sz w:val="24"/>
          <w:szCs w:val="24"/>
        </w:rPr>
        <w:t>Подпись заявителя (уполномоченного представителя)</w:t>
      </w:r>
    </w:p>
    <w:p w:rsidR="00C4423A" w:rsidRPr="008367F5" w:rsidRDefault="00C4423A" w:rsidP="008367F5">
      <w:pPr>
        <w:rPr>
          <w:sz w:val="24"/>
          <w:szCs w:val="24"/>
        </w:rPr>
      </w:pPr>
      <w:r w:rsidRPr="008367F5">
        <w:rPr>
          <w:sz w:val="24"/>
          <w:szCs w:val="24"/>
        </w:rPr>
        <w:t>______________</w:t>
      </w:r>
      <w:r w:rsidRPr="008367F5">
        <w:rPr>
          <w:sz w:val="24"/>
          <w:szCs w:val="24"/>
        </w:rPr>
        <w:tab/>
        <w:t>_____________________________</w:t>
      </w:r>
    </w:p>
    <w:p w:rsidR="00C4423A" w:rsidRPr="008367F5" w:rsidRDefault="00C4423A" w:rsidP="008367F5">
      <w:pPr>
        <w:ind w:right="46"/>
        <w:jc w:val="both"/>
        <w:rPr>
          <w:sz w:val="24"/>
          <w:szCs w:val="24"/>
        </w:rPr>
      </w:pPr>
      <w:r w:rsidRPr="008367F5">
        <w:rPr>
          <w:sz w:val="24"/>
          <w:szCs w:val="24"/>
        </w:rPr>
        <w:t xml:space="preserve">          (подпись)</w:t>
      </w:r>
      <w:r w:rsidRPr="008367F5">
        <w:rPr>
          <w:sz w:val="24"/>
          <w:szCs w:val="24"/>
        </w:rPr>
        <w:tab/>
        <w:t xml:space="preserve">                                  (расшифровка подписи)</w:t>
      </w:r>
    </w:p>
    <w:p w:rsidR="00C4423A" w:rsidRPr="008367F5" w:rsidRDefault="00C4423A" w:rsidP="008367F5">
      <w:pPr>
        <w:ind w:right="46"/>
        <w:jc w:val="both"/>
        <w:rPr>
          <w:sz w:val="24"/>
          <w:szCs w:val="24"/>
        </w:rPr>
      </w:pPr>
    </w:p>
    <w:p w:rsidR="00C4423A" w:rsidRPr="008367F5" w:rsidRDefault="00C4423A" w:rsidP="008367F5">
      <w:pPr>
        <w:ind w:right="46"/>
        <w:jc w:val="both"/>
        <w:rPr>
          <w:sz w:val="24"/>
          <w:szCs w:val="24"/>
        </w:rPr>
      </w:pPr>
      <w:r w:rsidRPr="008367F5">
        <w:rPr>
          <w:sz w:val="24"/>
          <w:szCs w:val="24"/>
        </w:rPr>
        <w:t>«____»_______________20__года</w:t>
      </w:r>
    </w:p>
    <w:p w:rsidR="00C4423A" w:rsidRPr="008367F5" w:rsidRDefault="00C4423A" w:rsidP="008367F5">
      <w:pPr>
        <w:rPr>
          <w:sz w:val="24"/>
          <w:szCs w:val="24"/>
        </w:rPr>
      </w:pPr>
    </w:p>
    <w:p w:rsidR="00C4423A" w:rsidRPr="008367F5" w:rsidRDefault="00C4423A" w:rsidP="008367F5">
      <w:pPr>
        <w:jc w:val="both"/>
        <w:rPr>
          <w:sz w:val="24"/>
          <w:szCs w:val="24"/>
        </w:rPr>
      </w:pPr>
    </w:p>
    <w:p w:rsidR="00C4423A" w:rsidRPr="008367F5" w:rsidRDefault="00C4423A" w:rsidP="008367F5">
      <w:pPr>
        <w:rPr>
          <w:sz w:val="24"/>
          <w:szCs w:val="24"/>
        </w:rPr>
      </w:pPr>
    </w:p>
    <w:p w:rsidR="00C4423A" w:rsidRPr="00453ED1" w:rsidRDefault="00C4423A" w:rsidP="00864C93">
      <w:pPr>
        <w:rPr>
          <w:sz w:val="24"/>
          <w:szCs w:val="24"/>
        </w:rPr>
      </w:pPr>
    </w:p>
    <w:p w:rsidR="00C4423A" w:rsidRDefault="00C4423A" w:rsidP="00142AD5">
      <w:pPr>
        <w:jc w:val="right"/>
        <w:rPr>
          <w:b/>
          <w:bCs/>
          <w:i/>
          <w:iCs/>
        </w:rPr>
      </w:pPr>
      <w:r>
        <w:br w:type="page"/>
      </w:r>
      <w:r>
        <w:rPr>
          <w:b/>
          <w:bCs/>
          <w:i/>
          <w:iCs/>
        </w:rPr>
        <w:t xml:space="preserve"> </w:t>
      </w:r>
    </w:p>
    <w:p w:rsidR="00C4423A" w:rsidRPr="00142AD5" w:rsidRDefault="00C4423A" w:rsidP="00864C93">
      <w:pPr>
        <w:jc w:val="right"/>
        <w:rPr>
          <w:b/>
          <w:bCs/>
        </w:rPr>
      </w:pPr>
      <w:r w:rsidRPr="00142AD5">
        <w:rPr>
          <w:b/>
          <w:bCs/>
        </w:rPr>
        <w:t>Приложение №2</w:t>
      </w:r>
    </w:p>
    <w:p w:rsidR="00C4423A" w:rsidRPr="00142AD5" w:rsidRDefault="00C4423A" w:rsidP="00142AD5">
      <w:pPr>
        <w:jc w:val="right"/>
        <w:rPr>
          <w:b/>
          <w:bCs/>
        </w:rPr>
      </w:pPr>
      <w:r w:rsidRPr="00142AD5">
        <w:rPr>
          <w:b/>
          <w:bCs/>
        </w:rPr>
        <w:t>к аукционной документации</w:t>
      </w:r>
    </w:p>
    <w:p w:rsidR="00C4423A" w:rsidRDefault="00C4423A" w:rsidP="00864C93">
      <w:pPr>
        <w:jc w:val="center"/>
      </w:pPr>
    </w:p>
    <w:p w:rsidR="00C4423A" w:rsidRPr="00802E89" w:rsidRDefault="00C4423A" w:rsidP="00804868">
      <w:pPr>
        <w:pStyle w:val="a0"/>
        <w:outlineLvl w:val="0"/>
      </w:pPr>
      <w:bookmarkStart w:id="12" w:name="_Toc319247757"/>
      <w:r w:rsidRPr="00802E89">
        <w:t>ИНФОРМАЦИЯ О ЗАЯВИТЕЛЕ</w:t>
      </w:r>
      <w:bookmarkEnd w:id="12"/>
    </w:p>
    <w:p w:rsidR="00C4423A" w:rsidRDefault="00C4423A" w:rsidP="00864C93">
      <w:pPr>
        <w:jc w:val="center"/>
      </w:pPr>
    </w:p>
    <w:p w:rsidR="00C4423A" w:rsidRDefault="00C4423A" w:rsidP="00864C93"/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>Наименование организации:</w:t>
      </w:r>
      <w:r>
        <w:rPr>
          <w:sz w:val="24"/>
          <w:szCs w:val="24"/>
        </w:rPr>
        <w:t xml:space="preserve"> _______________________________________________________________________________________________________________</w:t>
      </w:r>
      <w:r w:rsidRPr="00A27687">
        <w:rPr>
          <w:sz w:val="24"/>
          <w:szCs w:val="24"/>
        </w:rPr>
        <w:t>______________________</w:t>
      </w:r>
      <w:r>
        <w:rPr>
          <w:sz w:val="24"/>
          <w:szCs w:val="24"/>
        </w:rPr>
        <w:t>_________________</w:t>
      </w:r>
      <w:r w:rsidRPr="00A27687">
        <w:rPr>
          <w:sz w:val="24"/>
          <w:szCs w:val="24"/>
        </w:rPr>
        <w:t>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>Организационно-правовая форма:</w:t>
      </w:r>
      <w:r>
        <w:rPr>
          <w:sz w:val="24"/>
          <w:szCs w:val="24"/>
        </w:rPr>
        <w:t xml:space="preserve"> </w:t>
      </w:r>
      <w:r w:rsidRPr="00A27687">
        <w:rPr>
          <w:sz w:val="24"/>
          <w:szCs w:val="24"/>
        </w:rPr>
        <w:t>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>Юридический адрес:</w:t>
      </w:r>
      <w:r>
        <w:rPr>
          <w:sz w:val="24"/>
          <w:szCs w:val="24"/>
        </w:rPr>
        <w:t xml:space="preserve"> </w:t>
      </w:r>
      <w:r w:rsidRPr="00A27687">
        <w:rPr>
          <w:sz w:val="24"/>
          <w:szCs w:val="24"/>
        </w:rPr>
        <w:t>________</w:t>
      </w:r>
      <w:r>
        <w:rPr>
          <w:sz w:val="24"/>
          <w:szCs w:val="24"/>
        </w:rPr>
        <w:t>_________________________________________________________________________________________________________</w:t>
      </w:r>
      <w:r w:rsidRPr="00A27687">
        <w:rPr>
          <w:sz w:val="24"/>
          <w:szCs w:val="24"/>
        </w:rPr>
        <w:t>_____________________________________________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 w:rsidRPr="00A27687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______________________________________________________________________________________________________</w:t>
      </w:r>
      <w:r w:rsidRPr="00A27687">
        <w:rPr>
          <w:sz w:val="24"/>
          <w:szCs w:val="24"/>
        </w:rPr>
        <w:t>___________________________________________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>Телефон, факс:</w:t>
      </w:r>
      <w:r>
        <w:rPr>
          <w:sz w:val="24"/>
          <w:szCs w:val="24"/>
        </w:rPr>
        <w:t xml:space="preserve"> _</w:t>
      </w:r>
      <w:r w:rsidRPr="00A27687">
        <w:rPr>
          <w:sz w:val="24"/>
          <w:szCs w:val="24"/>
        </w:rPr>
        <w:t>__________________________________________________________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>Ф.И.О. руководителя и его заместителей: _____________________________________________________________________________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  <w:r w:rsidRPr="00A27687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423A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D33A26">
        <w:rPr>
          <w:sz w:val="24"/>
          <w:szCs w:val="24"/>
        </w:rPr>
        <w:t>Дата, место и орган регистрации организации, сведения о перерегистрации:______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</w:t>
      </w:r>
      <w:r w:rsidRPr="00D33A26">
        <w:rPr>
          <w:sz w:val="24"/>
          <w:szCs w:val="24"/>
        </w:rPr>
        <w:t>__</w:t>
      </w:r>
    </w:p>
    <w:p w:rsidR="00C4423A" w:rsidRPr="00A27687" w:rsidRDefault="00C4423A" w:rsidP="00864C93">
      <w:pPr>
        <w:numPr>
          <w:ilvl w:val="0"/>
          <w:numId w:val="18"/>
        </w:numPr>
        <w:rPr>
          <w:sz w:val="24"/>
          <w:szCs w:val="24"/>
        </w:rPr>
      </w:pPr>
      <w:r w:rsidRPr="00A27687">
        <w:rPr>
          <w:sz w:val="24"/>
          <w:szCs w:val="24"/>
        </w:rPr>
        <w:t>Уставный капитал:_______________________________________________________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rPr>
          <w:sz w:val="24"/>
          <w:szCs w:val="24"/>
        </w:rPr>
      </w:pPr>
      <w:r w:rsidRPr="00A27687">
        <w:rPr>
          <w:sz w:val="24"/>
          <w:szCs w:val="24"/>
        </w:rPr>
        <w:t>Сведения об учредителях:_________________________________________________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  <w:r w:rsidRPr="00A27687">
        <w:rPr>
          <w:sz w:val="24"/>
          <w:szCs w:val="24"/>
        </w:rPr>
        <w:t>_____________________________________________________________________________</w:t>
      </w:r>
    </w:p>
    <w:p w:rsidR="00C4423A" w:rsidRPr="00A27687" w:rsidRDefault="00C4423A" w:rsidP="00864C93">
      <w:pPr>
        <w:numPr>
          <w:ilvl w:val="0"/>
          <w:numId w:val="18"/>
        </w:numPr>
        <w:tabs>
          <w:tab w:val="clear" w:pos="720"/>
          <w:tab w:val="num" w:pos="0"/>
        </w:tabs>
        <w:ind w:left="0" w:firstLine="360"/>
        <w:rPr>
          <w:sz w:val="24"/>
          <w:szCs w:val="24"/>
        </w:rPr>
      </w:pPr>
      <w:r w:rsidRPr="00A27687">
        <w:rPr>
          <w:sz w:val="24"/>
          <w:szCs w:val="24"/>
        </w:rPr>
        <w:t xml:space="preserve"> Банковские реквизиты, ИНН:______________________________________________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  <w:r w:rsidRPr="00A27687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</w:p>
    <w:p w:rsidR="00C4423A" w:rsidRPr="00A27687" w:rsidRDefault="00C4423A" w:rsidP="00864C93">
      <w:pPr>
        <w:rPr>
          <w:sz w:val="24"/>
          <w:szCs w:val="24"/>
        </w:rPr>
      </w:pPr>
    </w:p>
    <w:p w:rsidR="00C4423A" w:rsidRPr="00A27687" w:rsidRDefault="00C4423A" w:rsidP="00864C93">
      <w:pPr>
        <w:rPr>
          <w:sz w:val="24"/>
          <w:szCs w:val="24"/>
        </w:rPr>
      </w:pPr>
    </w:p>
    <w:p w:rsidR="00C4423A" w:rsidRDefault="00C4423A" w:rsidP="00864C93"/>
    <w:p w:rsidR="00C4423A" w:rsidRDefault="00C4423A" w:rsidP="00864C93">
      <w:r>
        <w:t xml:space="preserve">             ____________________                     _________________                      ______________________</w:t>
      </w:r>
    </w:p>
    <w:p w:rsidR="00C4423A" w:rsidRDefault="00C4423A" w:rsidP="00864C93">
      <w:r>
        <w:t xml:space="preserve">         (должность руководителя)                      (подпись)                                          (Ф.И.О. руководителя)</w:t>
      </w:r>
    </w:p>
    <w:p w:rsidR="00C4423A" w:rsidRDefault="00C4423A" w:rsidP="00864C93"/>
    <w:p w:rsidR="00C4423A" w:rsidRDefault="00C4423A" w:rsidP="00864C93">
      <w:r>
        <w:t xml:space="preserve">                                                      </w:t>
      </w:r>
      <w:r>
        <w:tab/>
      </w:r>
      <w:r>
        <w:tab/>
      </w:r>
      <w:r>
        <w:tab/>
        <w:t xml:space="preserve">   М.П.                                          </w:t>
      </w:r>
    </w:p>
    <w:p w:rsidR="00C4423A" w:rsidRDefault="00C4423A" w:rsidP="00864C93">
      <w:pPr>
        <w:jc w:val="right"/>
      </w:pPr>
      <w:r>
        <w:t xml:space="preserve">                                                                          </w:t>
      </w:r>
    </w:p>
    <w:p w:rsidR="00C4423A" w:rsidRDefault="00C4423A" w:rsidP="00864C93">
      <w:pPr>
        <w:jc w:val="right"/>
      </w:pPr>
    </w:p>
    <w:p w:rsidR="00C4423A" w:rsidRDefault="00C4423A" w:rsidP="00864C93">
      <w:pPr>
        <w:jc w:val="right"/>
      </w:pPr>
    </w:p>
    <w:p w:rsidR="00C4423A" w:rsidRDefault="00C4423A" w:rsidP="00864C93">
      <w:pPr>
        <w:jc w:val="right"/>
      </w:pPr>
    </w:p>
    <w:p w:rsidR="00C4423A" w:rsidRDefault="00C4423A" w:rsidP="00864C93">
      <w:pPr>
        <w:jc w:val="right"/>
      </w:pPr>
    </w:p>
    <w:p w:rsidR="00C4423A" w:rsidRDefault="00C4423A" w:rsidP="00864C93">
      <w:pPr>
        <w:jc w:val="right"/>
      </w:pPr>
    </w:p>
    <w:p w:rsidR="00C4423A" w:rsidRDefault="00C4423A" w:rsidP="00864C93">
      <w:pPr>
        <w:jc w:val="right"/>
      </w:pPr>
    </w:p>
    <w:p w:rsidR="00C4423A" w:rsidRPr="00A27687" w:rsidRDefault="00C4423A" w:rsidP="00864C93">
      <w:pPr>
        <w:jc w:val="right"/>
        <w:rPr>
          <w:sz w:val="24"/>
          <w:szCs w:val="24"/>
        </w:rPr>
      </w:pPr>
    </w:p>
    <w:p w:rsidR="00C4423A" w:rsidRDefault="00C4423A" w:rsidP="00A27687">
      <w:pPr>
        <w:ind w:firstLine="540"/>
        <w:jc w:val="right"/>
      </w:pPr>
      <w:r w:rsidRPr="00A27687">
        <w:rPr>
          <w:sz w:val="24"/>
          <w:szCs w:val="24"/>
        </w:rPr>
        <w:t>«___»_____________ 20__ г</w:t>
      </w:r>
      <w:r>
        <w:t>.</w:t>
      </w:r>
    </w:p>
    <w:p w:rsidR="00C4423A" w:rsidRPr="00142AD5" w:rsidRDefault="00C4423A" w:rsidP="00864C93">
      <w:pPr>
        <w:jc w:val="right"/>
        <w:rPr>
          <w:b/>
          <w:bCs/>
        </w:rPr>
      </w:pPr>
      <w:r>
        <w:br w:type="page"/>
      </w:r>
      <w:r w:rsidRPr="00142AD5">
        <w:rPr>
          <w:b/>
          <w:bCs/>
        </w:rPr>
        <w:t>Приложение №2а</w:t>
      </w:r>
    </w:p>
    <w:p w:rsidR="00C4423A" w:rsidRPr="00142AD5" w:rsidRDefault="00C4423A" w:rsidP="00864C93">
      <w:pPr>
        <w:jc w:val="right"/>
        <w:rPr>
          <w:b/>
          <w:bCs/>
        </w:rPr>
      </w:pPr>
      <w:r w:rsidRPr="00142AD5">
        <w:rPr>
          <w:b/>
          <w:bCs/>
        </w:rPr>
        <w:t>к аукционной документации</w:t>
      </w:r>
    </w:p>
    <w:p w:rsidR="00C4423A" w:rsidRDefault="00C4423A" w:rsidP="00864C93">
      <w:pPr>
        <w:jc w:val="center"/>
      </w:pPr>
    </w:p>
    <w:p w:rsidR="00C4423A" w:rsidRDefault="00C4423A" w:rsidP="00864C93">
      <w:pPr>
        <w:jc w:val="center"/>
      </w:pPr>
    </w:p>
    <w:p w:rsidR="00C4423A" w:rsidRPr="00802E89" w:rsidRDefault="00C4423A" w:rsidP="00804868">
      <w:pPr>
        <w:pStyle w:val="a0"/>
        <w:outlineLvl w:val="0"/>
      </w:pPr>
      <w:bookmarkStart w:id="13" w:name="_Toc319247758"/>
      <w:r w:rsidRPr="00802E89">
        <w:t>ИНФОРМАЦИЯ О ЗАЯВИТЕЛЕ</w:t>
      </w:r>
      <w:bookmarkEnd w:id="13"/>
    </w:p>
    <w:p w:rsidR="00C4423A" w:rsidRDefault="00C4423A" w:rsidP="00864C93">
      <w:pPr>
        <w:jc w:val="center"/>
      </w:pPr>
    </w:p>
    <w:p w:rsidR="00C4423A" w:rsidRDefault="00C4423A" w:rsidP="00864C93"/>
    <w:p w:rsidR="00C4423A" w:rsidRPr="00A27687" w:rsidRDefault="00C4423A" w:rsidP="00D013D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27687">
        <w:rPr>
          <w:sz w:val="24"/>
          <w:szCs w:val="24"/>
        </w:rPr>
        <w:t>Ф.И.О.:    ______________________________________</w:t>
      </w:r>
      <w:r>
        <w:rPr>
          <w:sz w:val="24"/>
          <w:szCs w:val="24"/>
        </w:rPr>
        <w:t>__________________________________________________________________________________________</w:t>
      </w:r>
      <w:r w:rsidRPr="00A27687">
        <w:rPr>
          <w:sz w:val="24"/>
          <w:szCs w:val="24"/>
        </w:rPr>
        <w:t xml:space="preserve">________________________ </w:t>
      </w:r>
    </w:p>
    <w:p w:rsidR="00C4423A" w:rsidRPr="00A27687" w:rsidRDefault="00C4423A" w:rsidP="00864C93">
      <w:pPr>
        <w:rPr>
          <w:sz w:val="24"/>
          <w:szCs w:val="24"/>
        </w:rPr>
      </w:pPr>
    </w:p>
    <w:p w:rsidR="00C4423A" w:rsidRPr="00A27687" w:rsidRDefault="00C4423A" w:rsidP="009B388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27687">
        <w:rPr>
          <w:sz w:val="24"/>
          <w:szCs w:val="24"/>
        </w:rPr>
        <w:t>Адрес:</w:t>
      </w:r>
      <w:r>
        <w:rPr>
          <w:sz w:val="24"/>
          <w:szCs w:val="24"/>
        </w:rPr>
        <w:t xml:space="preserve"> ______________________________________</w:t>
      </w:r>
      <w:r w:rsidRPr="00A27687">
        <w:rPr>
          <w:sz w:val="24"/>
          <w:szCs w:val="24"/>
        </w:rPr>
        <w:t xml:space="preserve">__________________________________________________________________________________________________________________ </w:t>
      </w:r>
    </w:p>
    <w:p w:rsidR="00C4423A" w:rsidRPr="00A27687" w:rsidRDefault="00C4423A" w:rsidP="00864C93">
      <w:pPr>
        <w:rPr>
          <w:sz w:val="24"/>
          <w:szCs w:val="24"/>
        </w:rPr>
      </w:pPr>
    </w:p>
    <w:p w:rsidR="00C4423A" w:rsidRPr="00A27687" w:rsidRDefault="00C4423A" w:rsidP="009B388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27687">
        <w:rPr>
          <w:sz w:val="24"/>
          <w:szCs w:val="24"/>
        </w:rPr>
        <w:t>Телефон, факс:</w:t>
      </w:r>
      <w:r>
        <w:rPr>
          <w:sz w:val="24"/>
          <w:szCs w:val="24"/>
        </w:rPr>
        <w:t xml:space="preserve"> </w:t>
      </w:r>
      <w:r w:rsidRPr="00A27687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A27687">
        <w:rPr>
          <w:sz w:val="24"/>
          <w:szCs w:val="24"/>
        </w:rPr>
        <w:t>_________________________________________________________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  <w:r w:rsidRPr="00A27687">
        <w:rPr>
          <w:sz w:val="24"/>
          <w:szCs w:val="24"/>
        </w:rPr>
        <w:t>_____________________</w:t>
      </w:r>
      <w:r>
        <w:rPr>
          <w:sz w:val="24"/>
          <w:szCs w:val="24"/>
        </w:rPr>
        <w:t>_</w:t>
      </w:r>
      <w:r w:rsidRPr="00A27687">
        <w:rPr>
          <w:sz w:val="24"/>
          <w:szCs w:val="24"/>
        </w:rPr>
        <w:t xml:space="preserve">________________________________________________________ </w:t>
      </w:r>
    </w:p>
    <w:p w:rsidR="00C4423A" w:rsidRPr="00A27687" w:rsidRDefault="00C4423A" w:rsidP="00864C93">
      <w:pPr>
        <w:rPr>
          <w:sz w:val="24"/>
          <w:szCs w:val="24"/>
        </w:rPr>
      </w:pPr>
    </w:p>
    <w:p w:rsidR="00C4423A" w:rsidRPr="00A27687" w:rsidRDefault="00C4423A" w:rsidP="009B3882">
      <w:pPr>
        <w:ind w:left="360"/>
        <w:rPr>
          <w:sz w:val="24"/>
          <w:szCs w:val="24"/>
        </w:rPr>
      </w:pPr>
      <w:r>
        <w:rPr>
          <w:sz w:val="24"/>
          <w:szCs w:val="24"/>
        </w:rPr>
        <w:t>4.</w:t>
      </w:r>
      <w:r w:rsidRPr="00A27687">
        <w:rPr>
          <w:sz w:val="24"/>
          <w:szCs w:val="24"/>
        </w:rPr>
        <w:t xml:space="preserve"> Банковские реквизиты, ИНН:______________________________________________</w:t>
      </w:r>
    </w:p>
    <w:p w:rsidR="00C4423A" w:rsidRPr="00A27687" w:rsidRDefault="00C4423A" w:rsidP="00864C93">
      <w:pPr>
        <w:rPr>
          <w:sz w:val="24"/>
          <w:szCs w:val="24"/>
        </w:rPr>
      </w:pPr>
      <w:r w:rsidRPr="00A27687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423A" w:rsidRDefault="00C4423A" w:rsidP="00864C93"/>
    <w:p w:rsidR="00C4423A" w:rsidRDefault="00C4423A" w:rsidP="00864C93"/>
    <w:p w:rsidR="00C4423A" w:rsidRDefault="00C4423A" w:rsidP="00864C93"/>
    <w:p w:rsidR="00C4423A" w:rsidRDefault="00C4423A" w:rsidP="00864C93"/>
    <w:p w:rsidR="00C4423A" w:rsidRDefault="00C4423A" w:rsidP="00864C93">
      <w:r>
        <w:t xml:space="preserve">                                                                             _________________                      ___________________</w:t>
      </w:r>
    </w:p>
    <w:p w:rsidR="00C4423A" w:rsidRDefault="00C4423A" w:rsidP="00864C93">
      <w:r>
        <w:t xml:space="preserve">                                                                                 (подпись)                                                  (Ф.И.О.)</w:t>
      </w:r>
    </w:p>
    <w:p w:rsidR="00C4423A" w:rsidRDefault="00C4423A" w:rsidP="00864C93"/>
    <w:p w:rsidR="00C4423A" w:rsidRDefault="00C4423A" w:rsidP="00864C93"/>
    <w:p w:rsidR="00C4423A" w:rsidRDefault="00C4423A" w:rsidP="00864C93"/>
    <w:p w:rsidR="00C4423A" w:rsidRDefault="00C4423A" w:rsidP="00864C93"/>
    <w:p w:rsidR="00C4423A" w:rsidRDefault="00C4423A" w:rsidP="00864C93">
      <w:pPr>
        <w:jc w:val="right"/>
      </w:pPr>
      <w:r>
        <w:t xml:space="preserve">                                                                          </w:t>
      </w:r>
    </w:p>
    <w:p w:rsidR="00C4423A" w:rsidRDefault="00C4423A" w:rsidP="00864C93">
      <w:pPr>
        <w:jc w:val="right"/>
      </w:pPr>
    </w:p>
    <w:p w:rsidR="00C4423A" w:rsidRPr="00A27687" w:rsidRDefault="00C4423A" w:rsidP="00864C93">
      <w:pPr>
        <w:jc w:val="right"/>
        <w:rPr>
          <w:sz w:val="24"/>
          <w:szCs w:val="24"/>
        </w:rPr>
      </w:pPr>
      <w:r w:rsidRPr="00A27687">
        <w:rPr>
          <w:sz w:val="24"/>
          <w:szCs w:val="24"/>
        </w:rPr>
        <w:t xml:space="preserve">«___»_________________20__г.  </w:t>
      </w:r>
    </w:p>
    <w:p w:rsidR="00C4423A" w:rsidRDefault="00C4423A" w:rsidP="00864C93">
      <w:r>
        <w:t xml:space="preserve"> </w:t>
      </w:r>
    </w:p>
    <w:p w:rsidR="00C4423A" w:rsidRDefault="00C4423A" w:rsidP="00864C93"/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Default="00C4423A" w:rsidP="00214C80">
      <w:pPr>
        <w:jc w:val="center"/>
      </w:pPr>
    </w:p>
    <w:p w:rsidR="00C4423A" w:rsidRPr="00142AD5" w:rsidRDefault="00C4423A" w:rsidP="00E7345F">
      <w:pPr>
        <w:jc w:val="right"/>
        <w:rPr>
          <w:b/>
          <w:bCs/>
        </w:rPr>
      </w:pPr>
      <w:r w:rsidRPr="00142AD5">
        <w:rPr>
          <w:b/>
          <w:bCs/>
        </w:rPr>
        <w:t>Приложение №</w:t>
      </w:r>
      <w:r>
        <w:rPr>
          <w:b/>
          <w:bCs/>
        </w:rPr>
        <w:t>3</w:t>
      </w:r>
    </w:p>
    <w:p w:rsidR="00C4423A" w:rsidRPr="00142AD5" w:rsidRDefault="00C4423A" w:rsidP="00E7345F">
      <w:pPr>
        <w:jc w:val="right"/>
        <w:rPr>
          <w:b/>
          <w:bCs/>
        </w:rPr>
      </w:pPr>
      <w:r w:rsidRPr="00142AD5">
        <w:rPr>
          <w:b/>
          <w:bCs/>
        </w:rPr>
        <w:t>к аукционной документации</w:t>
      </w:r>
    </w:p>
    <w:p w:rsidR="00C4423A" w:rsidRDefault="00C4423A" w:rsidP="00214C80">
      <w:pPr>
        <w:jc w:val="center"/>
      </w:pPr>
    </w:p>
    <w:p w:rsidR="00C4423A" w:rsidRPr="001D5D54" w:rsidRDefault="00C4423A" w:rsidP="00717A53">
      <w:pPr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Договор о задатке</w:t>
      </w:r>
    </w:p>
    <w:p w:rsidR="00C4423A" w:rsidRPr="001D5D54" w:rsidRDefault="00C4423A" w:rsidP="00717A53">
      <w:pPr>
        <w:jc w:val="both"/>
        <w:rPr>
          <w:sz w:val="24"/>
          <w:szCs w:val="24"/>
        </w:rPr>
      </w:pPr>
    </w:p>
    <w:p w:rsidR="00C4423A" w:rsidRPr="001D5D54" w:rsidRDefault="00C4423A" w:rsidP="00717A53">
      <w:pPr>
        <w:jc w:val="both"/>
        <w:rPr>
          <w:sz w:val="24"/>
          <w:szCs w:val="24"/>
        </w:rPr>
      </w:pPr>
      <w:r>
        <w:rPr>
          <w:sz w:val="24"/>
          <w:szCs w:val="24"/>
        </w:rPr>
        <w:t>с. Каменное Заделье</w:t>
      </w:r>
      <w:r w:rsidRPr="001D5D54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ab/>
        <w:t xml:space="preserve">      «____»_______________2018</w:t>
      </w:r>
      <w:r w:rsidRPr="001D5D54">
        <w:rPr>
          <w:sz w:val="24"/>
          <w:szCs w:val="24"/>
        </w:rPr>
        <w:t>г.</w:t>
      </w:r>
    </w:p>
    <w:p w:rsidR="00C4423A" w:rsidRPr="001D5D54" w:rsidRDefault="00C4423A" w:rsidP="00717A53">
      <w:pPr>
        <w:jc w:val="both"/>
        <w:rPr>
          <w:sz w:val="24"/>
          <w:szCs w:val="24"/>
        </w:rPr>
      </w:pPr>
    </w:p>
    <w:p w:rsidR="00C4423A" w:rsidRDefault="00C4423A" w:rsidP="00717A5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Pr="001D5D54">
        <w:rPr>
          <w:sz w:val="24"/>
          <w:szCs w:val="24"/>
        </w:rPr>
        <w:t xml:space="preserve"> муниципального образовани</w:t>
      </w:r>
      <w:r>
        <w:rPr>
          <w:sz w:val="24"/>
          <w:szCs w:val="24"/>
        </w:rPr>
        <w:t>я «Каменно-Задельское», именуемая</w:t>
      </w:r>
      <w:r w:rsidRPr="001D5D54">
        <w:rPr>
          <w:sz w:val="24"/>
          <w:szCs w:val="24"/>
        </w:rPr>
        <w:t xml:space="preserve"> в дал</w:t>
      </w:r>
      <w:r>
        <w:rPr>
          <w:sz w:val="24"/>
          <w:szCs w:val="24"/>
        </w:rPr>
        <w:t>ьнейшем «Организатор аукциона</w:t>
      </w:r>
      <w:r w:rsidRPr="001D5D54">
        <w:rPr>
          <w:sz w:val="24"/>
          <w:szCs w:val="24"/>
        </w:rPr>
        <w:t>», в лице</w:t>
      </w:r>
      <w:r>
        <w:rPr>
          <w:sz w:val="24"/>
          <w:szCs w:val="24"/>
        </w:rPr>
        <w:t xml:space="preserve"> Г</w:t>
      </w:r>
      <w:r w:rsidRPr="008D1184">
        <w:rPr>
          <w:sz w:val="24"/>
          <w:szCs w:val="24"/>
        </w:rPr>
        <w:t xml:space="preserve">лавы </w:t>
      </w:r>
      <w:r>
        <w:rPr>
          <w:sz w:val="24"/>
          <w:szCs w:val="24"/>
        </w:rPr>
        <w:t>муниципального образования «Каменно-Задельское»   Шмелёва Владимира Леонидовича</w:t>
      </w:r>
      <w:r w:rsidRPr="006F230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6F230D">
        <w:rPr>
          <w:sz w:val="24"/>
          <w:szCs w:val="24"/>
        </w:rPr>
        <w:t>действующего</w:t>
      </w:r>
      <w:r>
        <w:rPr>
          <w:sz w:val="24"/>
          <w:szCs w:val="24"/>
        </w:rPr>
        <w:t xml:space="preserve">  </w:t>
      </w:r>
      <w:r w:rsidRPr="006F230D"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        </w:t>
      </w:r>
      <w:r w:rsidRPr="006F230D">
        <w:rPr>
          <w:sz w:val="24"/>
          <w:szCs w:val="24"/>
        </w:rPr>
        <w:t xml:space="preserve"> основании</w:t>
      </w:r>
      <w:r>
        <w:rPr>
          <w:sz w:val="24"/>
          <w:szCs w:val="24"/>
        </w:rPr>
        <w:t xml:space="preserve"> Устава</w:t>
      </w:r>
      <w:r w:rsidRPr="001D5D54">
        <w:rPr>
          <w:sz w:val="24"/>
          <w:szCs w:val="24"/>
        </w:rPr>
        <w:t>, с одной</w:t>
      </w:r>
      <w:r>
        <w:rPr>
          <w:sz w:val="24"/>
          <w:szCs w:val="24"/>
        </w:rPr>
        <w:t xml:space="preserve"> с</w:t>
      </w:r>
      <w:r w:rsidRPr="001D5D54">
        <w:rPr>
          <w:sz w:val="24"/>
          <w:szCs w:val="24"/>
        </w:rPr>
        <w:t>тороны, и</w:t>
      </w:r>
      <w:r>
        <w:rPr>
          <w:sz w:val="24"/>
          <w:szCs w:val="24"/>
        </w:rPr>
        <w:t xml:space="preserve">  ________________________________________________</w:t>
      </w:r>
    </w:p>
    <w:p w:rsidR="00C4423A" w:rsidRPr="001D5D54" w:rsidRDefault="00C4423A" w:rsidP="00001DC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  <w:r w:rsidRPr="001D5D54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________________________________________________________________________________</w:t>
      </w:r>
      <w:r w:rsidRPr="001D5D54">
        <w:rPr>
          <w:sz w:val="24"/>
          <w:szCs w:val="24"/>
        </w:rPr>
        <w:t xml:space="preserve">, 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 xml:space="preserve">                           (Ф.И.О. физ.лица или ОПФ и наименование юр.лица)</w:t>
      </w:r>
    </w:p>
    <w:p w:rsidR="00C4423A" w:rsidRPr="001D5D54" w:rsidRDefault="00C4423A" w:rsidP="00717A53">
      <w:pPr>
        <w:jc w:val="both"/>
        <w:rPr>
          <w:sz w:val="24"/>
          <w:szCs w:val="24"/>
        </w:rPr>
      </w:pPr>
      <w:r w:rsidRPr="001D5D54">
        <w:rPr>
          <w:sz w:val="24"/>
          <w:szCs w:val="24"/>
        </w:rPr>
        <w:t>именуемый в дальнейшем «Претендент»,  в лице _____________________________, действующий на основании ________________________________, с другой стороны, заключили настоящий Договор о нижеследующем: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ind w:left="0" w:firstLine="567"/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Предмет договора</w:t>
      </w:r>
    </w:p>
    <w:p w:rsidR="00C4423A" w:rsidRPr="00E55F57" w:rsidRDefault="00C4423A" w:rsidP="00E55F57">
      <w:pPr>
        <w:pStyle w:val="BodyText"/>
        <w:spacing w:after="0"/>
        <w:ind w:firstLine="539"/>
        <w:jc w:val="both"/>
        <w:rPr>
          <w:sz w:val="24"/>
          <w:szCs w:val="24"/>
        </w:rPr>
      </w:pPr>
      <w:r w:rsidRPr="00E55F57">
        <w:rPr>
          <w:sz w:val="24"/>
          <w:szCs w:val="24"/>
        </w:rPr>
        <w:t xml:space="preserve">Претендент для участия в аукционе по аренде  части здания «Буринский фельдшеро-акушерский пункт» расположенного по адресу: Удмуртская Республика, Балезинский район, д. Бурино, ул. Центральная, д. 32, обязуется перечислить на лицевой счет Организатора аукциона  в счет оплаты суммы в соответствии с договором </w:t>
      </w:r>
      <w:r>
        <w:rPr>
          <w:sz w:val="24"/>
          <w:szCs w:val="24"/>
        </w:rPr>
        <w:t>аренды</w:t>
      </w:r>
      <w:r w:rsidRPr="00E55F57">
        <w:rPr>
          <w:sz w:val="24"/>
          <w:szCs w:val="24"/>
        </w:rPr>
        <w:t>.</w:t>
      </w:r>
    </w:p>
    <w:p w:rsidR="00C4423A" w:rsidRPr="005E0CEE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697699">
        <w:rPr>
          <w:sz w:val="24"/>
          <w:szCs w:val="24"/>
        </w:rPr>
        <w:t>Задаток устанавливается Ор</w:t>
      </w:r>
      <w:r>
        <w:rPr>
          <w:sz w:val="24"/>
          <w:szCs w:val="24"/>
        </w:rPr>
        <w:t>ганизатором аукциона в размере 5</w:t>
      </w:r>
      <w:r w:rsidRPr="00697699">
        <w:rPr>
          <w:sz w:val="24"/>
          <w:szCs w:val="24"/>
        </w:rPr>
        <w:t xml:space="preserve">0% от начальной </w:t>
      </w:r>
      <w:r>
        <w:rPr>
          <w:sz w:val="24"/>
          <w:szCs w:val="24"/>
        </w:rPr>
        <w:t xml:space="preserve">рыночной </w:t>
      </w:r>
      <w:r w:rsidRPr="00697699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годовой арендной платы</w:t>
      </w:r>
      <w:r w:rsidRPr="00697699">
        <w:rPr>
          <w:sz w:val="24"/>
          <w:szCs w:val="24"/>
        </w:rPr>
        <w:t xml:space="preserve"> </w:t>
      </w:r>
      <w:r w:rsidRPr="005E0CEE">
        <w:rPr>
          <w:sz w:val="24"/>
          <w:szCs w:val="24"/>
        </w:rPr>
        <w:t xml:space="preserve">4356 (четыре тысячи триста пятьдесят шесть) рублей 00 коп. 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ind w:left="0" w:firstLine="567"/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Передача денежных средств.</w:t>
      </w:r>
    </w:p>
    <w:p w:rsidR="00C4423A" w:rsidRPr="001D5D54" w:rsidRDefault="00C4423A" w:rsidP="00EF4DAD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Претендент обеспечивает поступление задатка</w:t>
      </w:r>
      <w:r>
        <w:rPr>
          <w:sz w:val="24"/>
          <w:szCs w:val="24"/>
        </w:rPr>
        <w:t xml:space="preserve"> в размере 50</w:t>
      </w:r>
      <w:r w:rsidRPr="001D5D54">
        <w:rPr>
          <w:sz w:val="24"/>
          <w:szCs w:val="24"/>
        </w:rPr>
        <w:t xml:space="preserve"> % от начальной </w:t>
      </w:r>
      <w:r>
        <w:rPr>
          <w:sz w:val="24"/>
          <w:szCs w:val="24"/>
        </w:rPr>
        <w:t xml:space="preserve">рыночной </w:t>
      </w:r>
      <w:r w:rsidRPr="001D5D54">
        <w:rPr>
          <w:sz w:val="24"/>
          <w:szCs w:val="24"/>
        </w:rPr>
        <w:t>стоимости</w:t>
      </w:r>
      <w:r>
        <w:rPr>
          <w:sz w:val="24"/>
          <w:szCs w:val="24"/>
        </w:rPr>
        <w:t xml:space="preserve"> годовой арендной платы</w:t>
      </w:r>
      <w:r w:rsidRPr="001D5D54">
        <w:rPr>
          <w:sz w:val="24"/>
          <w:szCs w:val="24"/>
        </w:rPr>
        <w:t xml:space="preserve"> </w:t>
      </w:r>
      <w:r>
        <w:rPr>
          <w:sz w:val="24"/>
          <w:szCs w:val="24"/>
        </w:rPr>
        <w:t>4356</w:t>
      </w:r>
      <w:r w:rsidRPr="00E55F57">
        <w:rPr>
          <w:color w:val="FF0000"/>
          <w:sz w:val="24"/>
          <w:szCs w:val="24"/>
        </w:rPr>
        <w:t xml:space="preserve"> </w:t>
      </w:r>
      <w:r w:rsidRPr="005E0CEE">
        <w:rPr>
          <w:sz w:val="24"/>
          <w:szCs w:val="24"/>
        </w:rPr>
        <w:t>(четыре тысячи триста пятьдесят шесть</w:t>
      </w:r>
      <w:r w:rsidRPr="008C679E">
        <w:rPr>
          <w:sz w:val="24"/>
          <w:szCs w:val="24"/>
        </w:rPr>
        <w:t>)</w:t>
      </w:r>
      <w:r w:rsidRPr="001D5D54">
        <w:rPr>
          <w:sz w:val="24"/>
          <w:szCs w:val="24"/>
        </w:rPr>
        <w:t xml:space="preserve"> рублей 00 коп., который вносится на счёт получателя: </w:t>
      </w:r>
      <w:r w:rsidRPr="00EF4DAD">
        <w:rPr>
          <w:sz w:val="24"/>
          <w:szCs w:val="24"/>
        </w:rPr>
        <w:t>УФК по Удмуртской Республике (Администрация муниципального образования «</w:t>
      </w:r>
      <w:r>
        <w:rPr>
          <w:sz w:val="24"/>
          <w:szCs w:val="24"/>
        </w:rPr>
        <w:t>Каменно-Задельское</w:t>
      </w:r>
      <w:r w:rsidRPr="00EF4DAD">
        <w:rPr>
          <w:sz w:val="24"/>
          <w:szCs w:val="24"/>
        </w:rPr>
        <w:t xml:space="preserve">») </w:t>
      </w:r>
      <w:r w:rsidRPr="007B2C88">
        <w:rPr>
          <w:sz w:val="24"/>
          <w:szCs w:val="24"/>
        </w:rPr>
        <w:t>ИНН 1802002540,</w:t>
      </w:r>
      <w:r w:rsidRPr="00C156D2">
        <w:rPr>
          <w:color w:val="FF0000"/>
          <w:sz w:val="24"/>
          <w:szCs w:val="24"/>
        </w:rPr>
        <w:t xml:space="preserve"> </w:t>
      </w:r>
      <w:r w:rsidRPr="007B2C88">
        <w:rPr>
          <w:sz w:val="24"/>
          <w:szCs w:val="24"/>
        </w:rPr>
        <w:t>КПП 183701001,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р/с 40302810022023094052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в Отделение – НБ Удмуртская Республика г. Ижевск, БИК 049401001</w:t>
      </w:r>
      <w:r w:rsidRPr="00C156D2">
        <w:rPr>
          <w:color w:val="FF0000"/>
          <w:sz w:val="24"/>
          <w:szCs w:val="24"/>
        </w:rPr>
        <w:t xml:space="preserve"> </w:t>
      </w:r>
      <w:r w:rsidRPr="00C11944">
        <w:rPr>
          <w:sz w:val="24"/>
          <w:szCs w:val="24"/>
        </w:rPr>
        <w:t>л/с 05133001190</w:t>
      </w:r>
      <w:r>
        <w:rPr>
          <w:sz w:val="24"/>
          <w:szCs w:val="24"/>
        </w:rPr>
        <w:t xml:space="preserve">, </w:t>
      </w:r>
      <w:r w:rsidRPr="00EF4DAD">
        <w:rPr>
          <w:sz w:val="24"/>
          <w:szCs w:val="24"/>
        </w:rPr>
        <w:t xml:space="preserve"> не позднее окончания срока приема заявок. 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Для участия в аукционе Прет</w:t>
      </w:r>
      <w:r>
        <w:rPr>
          <w:sz w:val="24"/>
          <w:szCs w:val="24"/>
        </w:rPr>
        <w:t xml:space="preserve">ендент представляет Организатору аукциона </w:t>
      </w:r>
      <w:r w:rsidRPr="001D5D54">
        <w:rPr>
          <w:sz w:val="24"/>
          <w:szCs w:val="24"/>
        </w:rPr>
        <w:t xml:space="preserve"> платежный документ с отметкой  бан</w:t>
      </w:r>
      <w:r>
        <w:rPr>
          <w:sz w:val="24"/>
          <w:szCs w:val="24"/>
        </w:rPr>
        <w:t>ка об исполнении, подтверждающий</w:t>
      </w:r>
      <w:r w:rsidRPr="001D5D54">
        <w:rPr>
          <w:sz w:val="24"/>
          <w:szCs w:val="24"/>
        </w:rPr>
        <w:t xml:space="preserve"> внесение задатка.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Подтверждением внесения зада</w:t>
      </w:r>
      <w:r>
        <w:rPr>
          <w:sz w:val="24"/>
          <w:szCs w:val="24"/>
        </w:rPr>
        <w:t>тка на лицевой счет Организатора аукциона</w:t>
      </w:r>
      <w:r w:rsidRPr="001D5D54">
        <w:rPr>
          <w:sz w:val="24"/>
          <w:szCs w:val="24"/>
        </w:rPr>
        <w:t xml:space="preserve"> является выписка </w:t>
      </w:r>
      <w:r>
        <w:rPr>
          <w:sz w:val="24"/>
          <w:szCs w:val="24"/>
        </w:rPr>
        <w:t>из его счета, которую Организатор аукциона</w:t>
      </w:r>
      <w:r w:rsidRPr="001D5D54">
        <w:rPr>
          <w:sz w:val="24"/>
          <w:szCs w:val="24"/>
        </w:rPr>
        <w:t xml:space="preserve"> представляет в Комиссию по проведению аукциона. 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 случае не поступления в указанный</w:t>
      </w:r>
      <w:r>
        <w:rPr>
          <w:sz w:val="24"/>
          <w:szCs w:val="24"/>
        </w:rPr>
        <w:t xml:space="preserve"> срок задатка на счет Организатора аукциона</w:t>
      </w:r>
      <w:r w:rsidRPr="001D5D54">
        <w:rPr>
          <w:sz w:val="24"/>
          <w:szCs w:val="24"/>
        </w:rPr>
        <w:t>, обязательства Претендента по внесению задатка считаются неисполненными.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Управление обязуется возвратить Претенденту сумму задатка  в порядке и в случаях, установленных разделом 3 настоящего Договора.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ind w:left="0" w:firstLine="567"/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Возврат денежных средств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 случае, если Претенденту отказано в приёме заявки н</w:t>
      </w:r>
      <w:r>
        <w:rPr>
          <w:sz w:val="24"/>
          <w:szCs w:val="24"/>
        </w:rPr>
        <w:t>а участие в аукционе, Организатор аукциона</w:t>
      </w:r>
      <w:r w:rsidRPr="001D5D54">
        <w:rPr>
          <w:sz w:val="24"/>
          <w:szCs w:val="24"/>
        </w:rPr>
        <w:t xml:space="preserve"> перечисляет на счет Претендента, указанный в настоящем Договоре, в течение 5 (пяти) банковских дней с даты отказа.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 случае, если Претендент не признан</w:t>
      </w:r>
      <w:r>
        <w:rPr>
          <w:sz w:val="24"/>
          <w:szCs w:val="24"/>
        </w:rPr>
        <w:t xml:space="preserve"> участником аукциона, Организатор аукциона</w:t>
      </w:r>
      <w:r w:rsidRPr="001D5D54">
        <w:rPr>
          <w:sz w:val="24"/>
          <w:szCs w:val="24"/>
        </w:rPr>
        <w:t xml:space="preserve"> перечисляет задаток на счет Претендента, указанный в настоящем Договоре, в течение 5 (пяти) банковских дней с даты подписания протокола об итогах аукциона.</w:t>
      </w:r>
    </w:p>
    <w:p w:rsidR="00C4423A" w:rsidRPr="001D5D54" w:rsidRDefault="00C4423A" w:rsidP="003831E3">
      <w:p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Претендент до истечения срока подачи заявок имеет право отозвать заявку путем пи</w:t>
      </w:r>
      <w:r>
        <w:rPr>
          <w:sz w:val="24"/>
          <w:szCs w:val="24"/>
        </w:rPr>
        <w:t>сьменного уведомления Организатора аукциона</w:t>
      </w:r>
      <w:r w:rsidRPr="001D5D54">
        <w:rPr>
          <w:sz w:val="24"/>
          <w:szCs w:val="24"/>
        </w:rPr>
        <w:t xml:space="preserve">. 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 xml:space="preserve">В случае отзыва Претендентом в установленном порядке заявки до даты окончания приёма заявок, поступивший от Претендента задаток подлежит возврату в течение 5 (пяти) </w:t>
      </w:r>
      <w:r>
        <w:rPr>
          <w:sz w:val="24"/>
          <w:szCs w:val="24"/>
        </w:rPr>
        <w:t>рабочих</w:t>
      </w:r>
      <w:r w:rsidRPr="001D5D54">
        <w:rPr>
          <w:sz w:val="24"/>
          <w:szCs w:val="24"/>
        </w:rPr>
        <w:t xml:space="preserve"> дней со дня поступления уведомлен</w:t>
      </w:r>
      <w:r>
        <w:rPr>
          <w:sz w:val="24"/>
          <w:szCs w:val="24"/>
        </w:rPr>
        <w:t>ия об отзыве заявки Организатору аукциона</w:t>
      </w:r>
      <w:r w:rsidRPr="001D5D54">
        <w:rPr>
          <w:sz w:val="24"/>
          <w:szCs w:val="24"/>
        </w:rPr>
        <w:t>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 случае отзыва Претендентом заявки позднее даты окончания приема заявок задаток ему не возвращается и направляется в бюджет муниципального образования «</w:t>
      </w:r>
      <w:r>
        <w:rPr>
          <w:sz w:val="24"/>
          <w:szCs w:val="24"/>
        </w:rPr>
        <w:t>Каменно-Задельское</w:t>
      </w:r>
      <w:r w:rsidRPr="001D5D54">
        <w:rPr>
          <w:sz w:val="24"/>
          <w:szCs w:val="24"/>
        </w:rPr>
        <w:t>».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 xml:space="preserve">В случае, если Претендент не признан </w:t>
      </w:r>
      <w:r>
        <w:rPr>
          <w:sz w:val="24"/>
          <w:szCs w:val="24"/>
        </w:rPr>
        <w:t>победителем аукциона, Организатор аукциона</w:t>
      </w:r>
      <w:r w:rsidRPr="001D5D54">
        <w:rPr>
          <w:sz w:val="24"/>
          <w:szCs w:val="24"/>
        </w:rPr>
        <w:t xml:space="preserve"> перечисляет задаток на расчетный счет Претендента, указанный в настоящем Договоре, в течение 5 (пяти) </w:t>
      </w:r>
      <w:r>
        <w:rPr>
          <w:sz w:val="24"/>
          <w:szCs w:val="24"/>
        </w:rPr>
        <w:t>рабочих</w:t>
      </w:r>
      <w:r w:rsidRPr="001D5D54">
        <w:rPr>
          <w:sz w:val="24"/>
          <w:szCs w:val="24"/>
        </w:rPr>
        <w:t xml:space="preserve"> дней с момента  подписания Протокола об итогах аукциона.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 xml:space="preserve">При уклонении или отказе Претендента в случае победы на аукционе от заключения договора  </w:t>
      </w:r>
      <w:r>
        <w:rPr>
          <w:sz w:val="24"/>
          <w:szCs w:val="24"/>
        </w:rPr>
        <w:t>аренды</w:t>
      </w:r>
      <w:r w:rsidRPr="001D5D54">
        <w:rPr>
          <w:sz w:val="24"/>
          <w:szCs w:val="24"/>
        </w:rPr>
        <w:t xml:space="preserve"> задаток ему не возвращается.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 случае признания аукциона не состояв</w:t>
      </w:r>
      <w:r>
        <w:rPr>
          <w:sz w:val="24"/>
          <w:szCs w:val="24"/>
        </w:rPr>
        <w:t>шимся Организатор аукциона</w:t>
      </w:r>
      <w:r w:rsidRPr="001D5D54">
        <w:rPr>
          <w:sz w:val="24"/>
          <w:szCs w:val="24"/>
        </w:rPr>
        <w:t xml:space="preserve"> перечисляет  задаток на счет Претендента, указанный в настоящем Договоре, в течение 5 (пяти) дней с даты подписания протокола Комиссией по проведению аукциона.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Течение сроков по настоящему Договору начинается на следующий день после наступления события, которым определено его начало.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ind w:left="0" w:firstLine="567"/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Ответственность сторон.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Ответственность сторон за неисполнение либо ненадлежащее исполнение настоящего Договора наступает в соответствии с действующим законодательством Российской Федерации.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Все споры и разногласия, которые могут возникнуть в результате нарушения Сторонами условий настоящего Договора будут, по возможности,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ind w:left="0" w:firstLine="567"/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Срок действия договора.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Договор вступает в силу с момента подписания его Сторонами.</w:t>
      </w:r>
    </w:p>
    <w:p w:rsidR="00C4423A" w:rsidRPr="001D5D54" w:rsidRDefault="00C4423A" w:rsidP="00717A53">
      <w:pPr>
        <w:numPr>
          <w:ilvl w:val="1"/>
          <w:numId w:val="37"/>
        </w:num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Договор прекращает свое действие с момента надлежащего исполнения Сторонами взятых на себя  обязательств.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  <w:r w:rsidRPr="001D5D54">
        <w:rPr>
          <w:sz w:val="24"/>
          <w:szCs w:val="24"/>
        </w:rPr>
        <w:t>Настоящий договор составлен в двух экземплярах – по одному для каждой из Сторон.</w:t>
      </w:r>
    </w:p>
    <w:p w:rsidR="00C4423A" w:rsidRPr="001D5D54" w:rsidRDefault="00C4423A" w:rsidP="00717A53">
      <w:pPr>
        <w:ind w:firstLine="567"/>
        <w:jc w:val="both"/>
        <w:rPr>
          <w:sz w:val="24"/>
          <w:szCs w:val="24"/>
        </w:rPr>
      </w:pPr>
    </w:p>
    <w:p w:rsidR="00C4423A" w:rsidRPr="001D5D54" w:rsidRDefault="00C4423A" w:rsidP="006303B4">
      <w:pPr>
        <w:numPr>
          <w:ilvl w:val="0"/>
          <w:numId w:val="37"/>
        </w:numPr>
        <w:jc w:val="center"/>
        <w:rPr>
          <w:sz w:val="24"/>
          <w:szCs w:val="24"/>
        </w:rPr>
      </w:pPr>
      <w:r w:rsidRPr="001D5D54">
        <w:rPr>
          <w:sz w:val="24"/>
          <w:szCs w:val="24"/>
        </w:rPr>
        <w:t>Реквизиты и подписи сторон.</w:t>
      </w:r>
    </w:p>
    <w:p w:rsidR="00C4423A" w:rsidRPr="001D5D54" w:rsidRDefault="00C4423A" w:rsidP="00717A53">
      <w:pPr>
        <w:jc w:val="both"/>
        <w:rPr>
          <w:sz w:val="24"/>
          <w:szCs w:val="24"/>
        </w:rPr>
      </w:pPr>
    </w:p>
    <w:tbl>
      <w:tblPr>
        <w:tblW w:w="0" w:type="auto"/>
        <w:tblInd w:w="2" w:type="dxa"/>
        <w:tblLook w:val="01E0"/>
      </w:tblPr>
      <w:tblGrid>
        <w:gridCol w:w="4219"/>
        <w:gridCol w:w="4786"/>
      </w:tblGrid>
      <w:tr w:rsidR="00C4423A" w:rsidRPr="001D5D54">
        <w:tc>
          <w:tcPr>
            <w:tcW w:w="4219" w:type="dxa"/>
          </w:tcPr>
          <w:p w:rsidR="00C4423A" w:rsidRPr="001D5D54" w:rsidRDefault="00C4423A" w:rsidP="0071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</w:t>
            </w:r>
          </w:p>
        </w:tc>
        <w:tc>
          <w:tcPr>
            <w:tcW w:w="4786" w:type="dxa"/>
          </w:tcPr>
          <w:p w:rsidR="00C4423A" w:rsidRPr="001D5D54" w:rsidRDefault="00C4423A" w:rsidP="00717A53">
            <w:pPr>
              <w:jc w:val="both"/>
              <w:rPr>
                <w:sz w:val="24"/>
                <w:szCs w:val="24"/>
              </w:rPr>
            </w:pPr>
            <w:r w:rsidRPr="001D5D54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          </w:t>
            </w:r>
            <w:r w:rsidRPr="001D5D54">
              <w:rPr>
                <w:sz w:val="24"/>
                <w:szCs w:val="24"/>
              </w:rPr>
              <w:t>Претендент</w:t>
            </w:r>
          </w:p>
        </w:tc>
      </w:tr>
      <w:tr w:rsidR="00C4423A" w:rsidRPr="001D5D54">
        <w:tc>
          <w:tcPr>
            <w:tcW w:w="4219" w:type="dxa"/>
          </w:tcPr>
          <w:p w:rsidR="00C4423A" w:rsidRPr="001D5D54" w:rsidRDefault="00C4423A" w:rsidP="00717A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C4423A" w:rsidRPr="001D5D54" w:rsidRDefault="00C4423A" w:rsidP="00717A53">
            <w:pPr>
              <w:jc w:val="both"/>
              <w:rPr>
                <w:sz w:val="24"/>
                <w:szCs w:val="24"/>
              </w:rPr>
            </w:pPr>
          </w:p>
        </w:tc>
      </w:tr>
      <w:tr w:rsidR="00C4423A" w:rsidRPr="00FD0614">
        <w:tc>
          <w:tcPr>
            <w:tcW w:w="4219" w:type="dxa"/>
          </w:tcPr>
          <w:p w:rsidR="00C4423A" w:rsidRPr="005E0CEE" w:rsidRDefault="00C4423A" w:rsidP="00717A53">
            <w:pPr>
              <w:jc w:val="both"/>
              <w:rPr>
                <w:color w:val="FF0000"/>
                <w:sz w:val="24"/>
                <w:szCs w:val="24"/>
              </w:rPr>
            </w:pPr>
            <w:r w:rsidRPr="00E55F57">
              <w:rPr>
                <w:color w:val="FF0000"/>
                <w:sz w:val="24"/>
                <w:szCs w:val="24"/>
              </w:rPr>
              <w:t>Администрация муниципального образования «</w:t>
            </w:r>
            <w:r>
              <w:rPr>
                <w:color w:val="FF0000"/>
                <w:sz w:val="24"/>
                <w:szCs w:val="24"/>
              </w:rPr>
              <w:t>Каменно-Задельское»</w:t>
            </w:r>
          </w:p>
        </w:tc>
        <w:tc>
          <w:tcPr>
            <w:tcW w:w="4786" w:type="dxa"/>
          </w:tcPr>
          <w:p w:rsidR="00C4423A" w:rsidRPr="00FD0614" w:rsidRDefault="00C4423A" w:rsidP="00717A53">
            <w:pPr>
              <w:jc w:val="both"/>
              <w:rPr>
                <w:sz w:val="24"/>
                <w:szCs w:val="24"/>
              </w:rPr>
            </w:pPr>
          </w:p>
        </w:tc>
      </w:tr>
    </w:tbl>
    <w:p w:rsidR="00C4423A" w:rsidRPr="00FD0614" w:rsidRDefault="00C4423A" w:rsidP="00717A53">
      <w:pPr>
        <w:jc w:val="both"/>
        <w:rPr>
          <w:sz w:val="24"/>
          <w:szCs w:val="24"/>
        </w:rPr>
      </w:pPr>
    </w:p>
    <w:p w:rsidR="00C4423A" w:rsidRDefault="00C4423A" w:rsidP="00717A53">
      <w:pPr>
        <w:jc w:val="both"/>
        <w:rPr>
          <w:sz w:val="24"/>
          <w:szCs w:val="24"/>
        </w:rPr>
      </w:pPr>
    </w:p>
    <w:p w:rsidR="00C4423A" w:rsidRPr="001D5D54" w:rsidRDefault="00C4423A" w:rsidP="00717A53">
      <w:pPr>
        <w:jc w:val="both"/>
        <w:rPr>
          <w:sz w:val="24"/>
          <w:szCs w:val="24"/>
        </w:rPr>
      </w:pPr>
    </w:p>
    <w:p w:rsidR="00C4423A" w:rsidRPr="001D5D54" w:rsidRDefault="00C4423A" w:rsidP="00717A5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 Ф.И.О.</w:t>
      </w:r>
      <w:r w:rsidRPr="001D5D5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</w:t>
      </w:r>
      <w:r w:rsidRPr="001D5D54">
        <w:rPr>
          <w:sz w:val="24"/>
          <w:szCs w:val="24"/>
        </w:rPr>
        <w:t>____________________ Ф.И. О.</w:t>
      </w:r>
    </w:p>
    <w:p w:rsidR="00C4423A" w:rsidRPr="001D5D54" w:rsidRDefault="00C4423A" w:rsidP="00717A53">
      <w:pPr>
        <w:jc w:val="both"/>
        <w:rPr>
          <w:sz w:val="24"/>
          <w:szCs w:val="24"/>
        </w:rPr>
      </w:pPr>
      <w:r w:rsidRPr="001D5D54">
        <w:rPr>
          <w:sz w:val="24"/>
          <w:szCs w:val="24"/>
        </w:rPr>
        <w:t xml:space="preserve">    (подпись)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1D5D54">
        <w:rPr>
          <w:sz w:val="24"/>
          <w:szCs w:val="24"/>
        </w:rPr>
        <w:t xml:space="preserve"> (подпись)</w:t>
      </w: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Default="00C4423A" w:rsidP="00717A53">
      <w:pPr>
        <w:jc w:val="both"/>
        <w:rPr>
          <w:sz w:val="28"/>
          <w:szCs w:val="28"/>
        </w:rPr>
      </w:pPr>
    </w:p>
    <w:p w:rsidR="00C4423A" w:rsidRPr="00717A53" w:rsidRDefault="00C4423A" w:rsidP="00717A53">
      <w:pPr>
        <w:jc w:val="both"/>
        <w:rPr>
          <w:sz w:val="28"/>
          <w:szCs w:val="28"/>
        </w:rPr>
      </w:pPr>
    </w:p>
    <w:p w:rsidR="00C4423A" w:rsidRPr="00142AD5" w:rsidRDefault="00C4423A" w:rsidP="00462034">
      <w:pPr>
        <w:jc w:val="right"/>
        <w:rPr>
          <w:b/>
          <w:bCs/>
        </w:rPr>
      </w:pPr>
      <w:r>
        <w:rPr>
          <w:b/>
          <w:bCs/>
        </w:rPr>
        <w:t>Приложение №4</w:t>
      </w:r>
    </w:p>
    <w:p w:rsidR="00C4423A" w:rsidRPr="00142AD5" w:rsidRDefault="00C4423A" w:rsidP="00462034">
      <w:pPr>
        <w:jc w:val="right"/>
        <w:rPr>
          <w:b/>
          <w:bCs/>
        </w:rPr>
      </w:pPr>
      <w:r w:rsidRPr="00142AD5">
        <w:rPr>
          <w:b/>
          <w:bCs/>
        </w:rPr>
        <w:t>к аукционной документации</w:t>
      </w:r>
    </w:p>
    <w:p w:rsidR="00C4423A" w:rsidRDefault="00C4423A" w:rsidP="00462034">
      <w:pPr>
        <w:pStyle w:val="Title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</w:p>
    <w:p w:rsidR="00C4423A" w:rsidRDefault="00C4423A" w:rsidP="00084EF0">
      <w:pPr>
        <w:jc w:val="center"/>
      </w:pPr>
    </w:p>
    <w:p w:rsidR="00C4423A" w:rsidRPr="00BA6261" w:rsidRDefault="00C4423A" w:rsidP="00BA6261">
      <w:pPr>
        <w:pStyle w:val="NormalWeb"/>
        <w:spacing w:before="0" w:beforeAutospacing="0" w:after="0" w:afterAutospacing="0"/>
        <w:jc w:val="center"/>
      </w:pPr>
      <w:r w:rsidRPr="00BA6261">
        <w:rPr>
          <w:rStyle w:val="Strong"/>
        </w:rPr>
        <w:t xml:space="preserve">ДОГОВОР </w:t>
      </w:r>
      <w:r>
        <w:rPr>
          <w:rStyle w:val="Strong"/>
        </w:rPr>
        <w:t xml:space="preserve"> АРЕНДЫ</w:t>
      </w:r>
      <w:r w:rsidRPr="00BA6261">
        <w:rPr>
          <w:rStyle w:val="Strong"/>
        </w:rPr>
        <w:t xml:space="preserve"> № ______</w:t>
      </w:r>
    </w:p>
    <w:p w:rsidR="00C4423A" w:rsidRPr="00BA6261" w:rsidRDefault="00C4423A" w:rsidP="00BA6261">
      <w:pPr>
        <w:pStyle w:val="NormalWeb"/>
        <w:spacing w:before="0" w:beforeAutospacing="0" w:after="0" w:afterAutospacing="0"/>
        <w:jc w:val="center"/>
      </w:pPr>
    </w:p>
    <w:p w:rsidR="00C4423A" w:rsidRPr="00BA6261" w:rsidRDefault="00C4423A" w:rsidP="00BA6261">
      <w:pPr>
        <w:pStyle w:val="NormalWeb"/>
      </w:pPr>
      <w:r>
        <w:t>с. Каменное Заделье</w:t>
      </w:r>
      <w:r w:rsidRPr="00BA6261">
        <w:t>                                                          </w:t>
      </w:r>
      <w:r>
        <w:t>                             </w:t>
      </w:r>
      <w:r w:rsidRPr="00BA6261">
        <w:t>«__</w:t>
      </w:r>
      <w:r>
        <w:t>_</w:t>
      </w:r>
      <w:r w:rsidRPr="00BA6261">
        <w:t>»________201</w:t>
      </w:r>
      <w:r>
        <w:t>8</w:t>
      </w:r>
      <w:r w:rsidRPr="00BA6261">
        <w:t xml:space="preserve"> года</w:t>
      </w:r>
    </w:p>
    <w:p w:rsidR="00C4423A" w:rsidRPr="00BA6261" w:rsidRDefault="00C4423A" w:rsidP="00BA6261">
      <w:pPr>
        <w:pStyle w:val="NormalWeb"/>
        <w:ind w:firstLine="708"/>
        <w:jc w:val="both"/>
      </w:pPr>
      <w:r>
        <w:t>Администрация муниципального образования</w:t>
      </w:r>
      <w:r w:rsidRPr="00BA6261">
        <w:t xml:space="preserve"> «</w:t>
      </w:r>
      <w:r>
        <w:t>Каменно-Задельское»</w:t>
      </w:r>
      <w:r w:rsidRPr="00BA6261">
        <w:t>, именуемая в дальнейшем «</w:t>
      </w:r>
      <w:r>
        <w:t>Арендодатель» в лице _______________________________________________________________</w:t>
      </w:r>
      <w:r w:rsidRPr="00BA6261">
        <w:t xml:space="preserve">, действующего на основании </w:t>
      </w:r>
      <w:r>
        <w:t>______________________________________________</w:t>
      </w:r>
      <w:r w:rsidRPr="00BA6261">
        <w:t xml:space="preserve">, </w:t>
      </w:r>
      <w:r>
        <w:t xml:space="preserve">с </w:t>
      </w:r>
      <w:r w:rsidRPr="00BA6261">
        <w:t>одной стороны, и</w:t>
      </w:r>
      <w:r w:rsidRPr="00BA6261">
        <w:rPr>
          <w:rStyle w:val="Strong"/>
        </w:rPr>
        <w:t xml:space="preserve"> ____________________________</w:t>
      </w:r>
      <w:r>
        <w:rPr>
          <w:rStyle w:val="Strong"/>
        </w:rPr>
        <w:t>____________________</w:t>
      </w:r>
      <w:r w:rsidRPr="00BA6261">
        <w:rPr>
          <w:rStyle w:val="Strong"/>
        </w:rPr>
        <w:t xml:space="preserve">, </w:t>
      </w:r>
      <w:r w:rsidRPr="00BA6261">
        <w:t>именуем</w:t>
      </w:r>
      <w:r>
        <w:t>ое в дальнейшем "Арендатор</w:t>
      </w:r>
      <w:r w:rsidRPr="00BA6261">
        <w:t>", в лице _________________________</w:t>
      </w:r>
      <w:r w:rsidRPr="00BA6261">
        <w:rPr>
          <w:rStyle w:val="Strong"/>
        </w:rPr>
        <w:t xml:space="preserve">, </w:t>
      </w:r>
      <w:r w:rsidRPr="00BA6261">
        <w:t>действующ</w:t>
      </w:r>
      <w:r>
        <w:t>его</w:t>
      </w:r>
      <w:r w:rsidRPr="00BA6261">
        <w:t xml:space="preserve"> на основании ___________, с другой стороны,</w:t>
      </w:r>
      <w:r>
        <w:t xml:space="preserve"> совместно именуемые «Стороны», на основании</w:t>
      </w:r>
      <w:r w:rsidRPr="00BA6261">
        <w:t xml:space="preserve"> протокола об итогах аукциона ________, заключили настоящий договор о нижеследующем: </w:t>
      </w:r>
      <w:r w:rsidRPr="00BA6261">
        <w:rPr>
          <w:rStyle w:val="Strong"/>
        </w:rPr>
        <w:t xml:space="preserve"> </w:t>
      </w:r>
    </w:p>
    <w:p w:rsidR="00C4423A" w:rsidRPr="00BA6261" w:rsidRDefault="00C4423A" w:rsidP="00BA6261">
      <w:pPr>
        <w:pStyle w:val="NormalWeb"/>
        <w:jc w:val="center"/>
      </w:pPr>
      <w:r w:rsidRPr="00BA6261">
        <w:rPr>
          <w:rStyle w:val="Strong"/>
        </w:rPr>
        <w:t>I. ПРЕДМЕТ ДОГОВОРА</w:t>
      </w:r>
    </w:p>
    <w:p w:rsidR="00C4423A" w:rsidRPr="00BA6261" w:rsidRDefault="00C4423A" w:rsidP="00BA6261">
      <w:pPr>
        <w:pStyle w:val="NormalWeb"/>
        <w:jc w:val="both"/>
        <w:rPr>
          <w:b/>
          <w:bCs/>
        </w:rPr>
      </w:pPr>
      <w:r>
        <w:t>1.1. Арендодатель</w:t>
      </w:r>
      <w:r w:rsidRPr="00BA6261">
        <w:t xml:space="preserve"> </w:t>
      </w:r>
      <w:r>
        <w:t>передает</w:t>
      </w:r>
      <w:r w:rsidRPr="00BA6261">
        <w:t xml:space="preserve">, а </w:t>
      </w:r>
      <w:r>
        <w:t>Арендатор</w:t>
      </w:r>
      <w:r w:rsidRPr="00BA6261">
        <w:t xml:space="preserve"> </w:t>
      </w:r>
      <w:r>
        <w:t>принимает</w:t>
      </w:r>
      <w:r w:rsidRPr="00BA6261">
        <w:t xml:space="preserve"> </w:t>
      </w:r>
      <w:r>
        <w:t>за арендную плату, часть здания «Буринский фельдшеро-акушерский пункт»</w:t>
      </w:r>
      <w:r w:rsidRPr="002447E8">
        <w:t>, назначение: нежилое</w:t>
      </w:r>
      <w:r>
        <w:t xml:space="preserve"> здание, 1-этаж, площадью 36,3</w:t>
      </w:r>
      <w:r w:rsidRPr="002447E8">
        <w:t xml:space="preserve"> </w:t>
      </w:r>
      <w:r>
        <w:t>кв.м.,</w:t>
      </w:r>
      <w:r w:rsidRPr="002447E8">
        <w:t xml:space="preserve"> </w:t>
      </w:r>
      <w:r>
        <w:t>кадастровый (</w:t>
      </w:r>
      <w:r w:rsidRPr="002447E8">
        <w:t>условн</w:t>
      </w:r>
      <w:r>
        <w:t xml:space="preserve">ый) номер: 18:02:033001:286, расположенное по </w:t>
      </w:r>
      <w:r w:rsidRPr="002447E8">
        <w:t>адрес</w:t>
      </w:r>
      <w:r>
        <w:t>у</w:t>
      </w:r>
      <w:r w:rsidRPr="002447E8">
        <w:t>: Удмуртская Республика, Балезинский</w:t>
      </w:r>
      <w:r>
        <w:t xml:space="preserve"> район, д. Бурино, ул. Центральная, д.32</w:t>
      </w:r>
      <w:r w:rsidRPr="002447E8">
        <w:t xml:space="preserve">, </w:t>
      </w:r>
      <w:r w:rsidRPr="00BA6261">
        <w:rPr>
          <w:rStyle w:val="Strong"/>
          <w:b w:val="0"/>
          <w:bCs w:val="0"/>
        </w:rPr>
        <w:t xml:space="preserve"> </w:t>
      </w:r>
      <w:r w:rsidRPr="00BA6261">
        <w:rPr>
          <w:b/>
          <w:bCs/>
        </w:rPr>
        <w:t>(</w:t>
      </w:r>
      <w:r>
        <w:rPr>
          <w:b/>
          <w:bCs/>
        </w:rPr>
        <w:t xml:space="preserve">именуемое </w:t>
      </w:r>
      <w:r w:rsidRPr="00BA6261">
        <w:rPr>
          <w:b/>
          <w:bCs/>
        </w:rPr>
        <w:t>в дальнейшем "имущество").</w:t>
      </w:r>
    </w:p>
    <w:p w:rsidR="00C4423A" w:rsidRDefault="00C4423A" w:rsidP="00BA6261">
      <w:pPr>
        <w:pStyle w:val="NormalWeb"/>
        <w:jc w:val="both"/>
      </w:pPr>
      <w:r>
        <w:t>1.2</w:t>
      </w:r>
      <w:r w:rsidRPr="00BA6261">
        <w:t xml:space="preserve">. </w:t>
      </w:r>
      <w:r>
        <w:t>Право собственности на часть здания «Буринский фельдшеро-акушерский пункт» подтверждается свидетельством о государственной регистрации права от 17</w:t>
      </w:r>
      <w:r w:rsidRPr="0083647E">
        <w:t>.</w:t>
      </w:r>
      <w:r>
        <w:t>02.2014 года № 867703</w:t>
      </w:r>
      <w:r w:rsidRPr="00BA6261">
        <w:t>, о чем в Едином государственном реестре прав на недвижимое имущество и сделок с ним сделана запись регистрации</w:t>
      </w:r>
      <w:r>
        <w:t xml:space="preserve"> №18-18-02/003/2014-277;</w:t>
      </w:r>
    </w:p>
    <w:p w:rsidR="00C4423A" w:rsidRDefault="00C4423A" w:rsidP="00BA6261">
      <w:pPr>
        <w:pStyle w:val="NormalWeb"/>
        <w:jc w:val="center"/>
        <w:rPr>
          <w:rStyle w:val="Strong"/>
        </w:rPr>
      </w:pPr>
      <w:r w:rsidRPr="00BA6261">
        <w:rPr>
          <w:rStyle w:val="Strong"/>
        </w:rPr>
        <w:t xml:space="preserve">II. </w:t>
      </w:r>
      <w:r>
        <w:rPr>
          <w:rStyle w:val="Strong"/>
        </w:rPr>
        <w:t>ЦЕНА И ПОРЯДОК РАСЧЕТОВ</w:t>
      </w:r>
    </w:p>
    <w:p w:rsidR="00C4423A" w:rsidRPr="00BA6261" w:rsidRDefault="00C4423A" w:rsidP="00486F55">
      <w:pPr>
        <w:pStyle w:val="NormalWeb"/>
        <w:jc w:val="both"/>
      </w:pPr>
      <w:r>
        <w:t>2.1</w:t>
      </w:r>
      <w:r w:rsidRPr="00BA6261">
        <w:t>. Согласно протокола об итогах аукциона _______</w:t>
      </w:r>
      <w:r>
        <w:t>__________</w:t>
      </w:r>
      <w:r w:rsidRPr="00BA6261">
        <w:t xml:space="preserve"> цена </w:t>
      </w:r>
      <w:r>
        <w:t>аренды</w:t>
      </w:r>
      <w:r w:rsidRPr="00BA6261">
        <w:t xml:space="preserve"> имущества составляет с учетом НДС __________ (_______________</w:t>
      </w:r>
      <w:r>
        <w:t>___________</w:t>
      </w:r>
      <w:r w:rsidRPr="00BA6261">
        <w:t xml:space="preserve">) рублей, в т.ч. стоимость земельного участка </w:t>
      </w:r>
      <w:r>
        <w:t>________</w:t>
      </w:r>
      <w:r w:rsidRPr="00BA6261">
        <w:t xml:space="preserve"> (</w:t>
      </w:r>
      <w:r>
        <w:t>__________________________________</w:t>
      </w:r>
      <w:r w:rsidRPr="00BA6261">
        <w:t>) рублей 00 коп. без учета НДС</w:t>
      </w:r>
      <w:r>
        <w:t xml:space="preserve"> (НДС на земельный участок не облагается)</w:t>
      </w:r>
      <w:r w:rsidRPr="00BA6261">
        <w:t>.</w:t>
      </w:r>
    </w:p>
    <w:p w:rsidR="00C4423A" w:rsidRPr="00CD3706" w:rsidRDefault="00C4423A" w:rsidP="00E449DA">
      <w:pPr>
        <w:pStyle w:val="NormalWeb"/>
        <w:jc w:val="both"/>
      </w:pPr>
      <w:r>
        <w:t>2.2. Сумма задатка в размере 4356</w:t>
      </w:r>
      <w:r w:rsidRPr="00B7741C">
        <w:rPr>
          <w:color w:val="FF0000"/>
        </w:rPr>
        <w:t xml:space="preserve"> </w:t>
      </w:r>
      <w:r w:rsidRPr="008043AD">
        <w:t>(четыре тысячи триста пятьдесят шесть</w:t>
      </w:r>
      <w:r w:rsidRPr="00A16BE6">
        <w:t>)</w:t>
      </w:r>
      <w:r>
        <w:t xml:space="preserve"> рублей 00 коп. (50% от начальной рыночной стоимости предмета договора), перечисленная Покупателем на счет Продавца в соответствии с условиями аукциона, </w:t>
      </w:r>
      <w:r w:rsidRPr="00EC4FF6">
        <w:t>засчитыва</w:t>
      </w:r>
      <w:r>
        <w:t>е</w:t>
      </w:r>
      <w:r w:rsidRPr="00EC4FF6">
        <w:t xml:space="preserve">тся в сумму цены </w:t>
      </w:r>
      <w:r>
        <w:t>аренды</w:t>
      </w:r>
      <w:r w:rsidRPr="00EC4FF6">
        <w:t xml:space="preserve"> имущества. Остальная, подлежащая уплате сумма цены</w:t>
      </w:r>
      <w:r>
        <w:t xml:space="preserve"> продажи имущества, в размере ___________ (________________________________________________) рублей, должна быть </w:t>
      </w:r>
      <w:r w:rsidRPr="00CD3706">
        <w:t>внесена в срок, указанный в п.2.3 настоящего Договора.</w:t>
      </w:r>
    </w:p>
    <w:p w:rsidR="00C4423A" w:rsidRPr="00CD3706" w:rsidRDefault="00C4423A" w:rsidP="00CD3706">
      <w:pPr>
        <w:jc w:val="both"/>
        <w:rPr>
          <w:sz w:val="24"/>
          <w:szCs w:val="24"/>
        </w:rPr>
      </w:pPr>
      <w:r w:rsidRPr="00CD3706">
        <w:rPr>
          <w:sz w:val="24"/>
          <w:szCs w:val="24"/>
        </w:rPr>
        <w:t>2.3. Оплата победителем арендуемого  объекта муниципальной собственности производится 03 декабря каждого последующего года</w:t>
      </w:r>
      <w:r w:rsidRPr="00CD3706">
        <w:rPr>
          <w:color w:val="FF0000"/>
          <w:sz w:val="24"/>
          <w:szCs w:val="24"/>
        </w:rPr>
        <w:t xml:space="preserve"> </w:t>
      </w:r>
      <w:r w:rsidRPr="00CD3706">
        <w:rPr>
          <w:sz w:val="24"/>
          <w:szCs w:val="24"/>
        </w:rPr>
        <w:t xml:space="preserve">со дня заключения договора </w:t>
      </w:r>
      <w:r>
        <w:rPr>
          <w:sz w:val="24"/>
          <w:szCs w:val="24"/>
        </w:rPr>
        <w:t>аренды</w:t>
      </w:r>
      <w:r w:rsidRPr="00CD3706">
        <w:rPr>
          <w:sz w:val="24"/>
          <w:szCs w:val="24"/>
        </w:rPr>
        <w:t xml:space="preserve"> в российской валюте на  расчетный счет арендодателя</w:t>
      </w:r>
      <w:r>
        <w:rPr>
          <w:sz w:val="24"/>
          <w:szCs w:val="24"/>
        </w:rPr>
        <w:t xml:space="preserve"> (доходы от аренды имущества)</w:t>
      </w:r>
      <w:r w:rsidRPr="00CD3706">
        <w:rPr>
          <w:sz w:val="24"/>
          <w:szCs w:val="24"/>
        </w:rPr>
        <w:t xml:space="preserve">: УФК по Удмуртской Республике (Администрация муниципального образования «Каменно-Задельское») </w:t>
      </w:r>
      <w:r w:rsidRPr="00CD3706">
        <w:rPr>
          <w:color w:val="FF0000"/>
          <w:sz w:val="24"/>
          <w:szCs w:val="24"/>
        </w:rPr>
        <w:t xml:space="preserve">р/с 40101810200000010001, л/с 04133001130 в УФ Администрации Балезинского района Отделение – НБ Удмуртская Республика г. Ижевск, БИК 049401001, ИНН 1802000173, КПП 183701001, ОГРН 1021800588270, ОКПО 4049776, ОКТМО 94604475, КБК 045 1 14 02053 05 0000 410 </w:t>
      </w:r>
      <w:r w:rsidRPr="00CD3706">
        <w:rPr>
          <w:sz w:val="24"/>
          <w:szCs w:val="24"/>
        </w:rPr>
        <w:t>в сумме__________ (___________________________) рублей 00 копеек с учетом НДС. НДС покупатель оплачивает самостоятельно, согласно действующего законодательства;</w:t>
      </w:r>
    </w:p>
    <w:p w:rsidR="00C4423A" w:rsidRPr="00BA6261" w:rsidRDefault="00C4423A" w:rsidP="00BA6261">
      <w:pPr>
        <w:pStyle w:val="NormalWeb"/>
        <w:jc w:val="both"/>
      </w:pPr>
      <w:r>
        <w:t>В поле «назначение платежа»</w:t>
      </w:r>
      <w:r w:rsidRPr="00BA6261">
        <w:t xml:space="preserve"> плате</w:t>
      </w:r>
      <w:r>
        <w:t>жного документа указать текст: «аренда</w:t>
      </w:r>
      <w:r w:rsidRPr="00BA6261">
        <w:t xml:space="preserve"> имущества по договору </w:t>
      </w:r>
      <w:r>
        <w:t>аренды</w:t>
      </w:r>
      <w:r w:rsidRPr="00BA6261">
        <w:t xml:space="preserve"> № ______ от _______ 201</w:t>
      </w:r>
      <w:r>
        <w:t>8</w:t>
      </w:r>
      <w:r w:rsidRPr="00BA6261">
        <w:t xml:space="preserve"> года</w:t>
      </w:r>
      <w:r>
        <w:t>»</w:t>
      </w:r>
      <w:r w:rsidRPr="00BA6261">
        <w:t>.</w:t>
      </w:r>
    </w:p>
    <w:p w:rsidR="00C4423A" w:rsidRPr="00CD3706" w:rsidRDefault="00C4423A" w:rsidP="00BA6261">
      <w:pPr>
        <w:pStyle w:val="NormalWeb"/>
        <w:jc w:val="both"/>
      </w:pPr>
      <w:r>
        <w:t>2.4</w:t>
      </w:r>
      <w:r w:rsidRPr="00CD3706">
        <w:t>. Моментом уплаты является поступление дене</w:t>
      </w:r>
      <w:r>
        <w:t>жных средств на расчетный счет Арендодателя</w:t>
      </w:r>
      <w:r w:rsidRPr="00CD3706">
        <w:t>.</w:t>
      </w:r>
    </w:p>
    <w:p w:rsidR="00C4423A" w:rsidRPr="00BA6261" w:rsidRDefault="00C4423A" w:rsidP="00BA6261">
      <w:pPr>
        <w:pStyle w:val="NormalWeb"/>
        <w:jc w:val="both"/>
      </w:pPr>
      <w:r>
        <w:t>2.5</w:t>
      </w:r>
      <w:r w:rsidRPr="00BA6261">
        <w:t>. Факт, размер и сроки оплаты подтверждаются выпиской из лицевого счета администратора доходов бюджета.</w:t>
      </w:r>
    </w:p>
    <w:p w:rsidR="00C4423A" w:rsidRPr="00BA6261" w:rsidRDefault="00C4423A" w:rsidP="00BA6261">
      <w:pPr>
        <w:pStyle w:val="NormalWeb"/>
        <w:jc w:val="center"/>
      </w:pPr>
      <w:r w:rsidRPr="00BA6261">
        <w:rPr>
          <w:rStyle w:val="Strong"/>
        </w:rPr>
        <w:t>III. ОБЯЗАННОСТИ СТОРОН</w:t>
      </w:r>
    </w:p>
    <w:p w:rsidR="00C4423A" w:rsidRPr="00BA6261" w:rsidRDefault="00C4423A" w:rsidP="00BA6261">
      <w:pPr>
        <w:pStyle w:val="NormalWeb"/>
        <w:jc w:val="both"/>
      </w:pPr>
      <w:r w:rsidRPr="00BA6261">
        <w:t>3.1. Стороны договорились считать существенными условиями договора следующие обязанности Покупателя:</w:t>
      </w:r>
    </w:p>
    <w:p w:rsidR="00C4423A" w:rsidRPr="00BA6261" w:rsidRDefault="00C4423A" w:rsidP="00BA6261">
      <w:pPr>
        <w:pStyle w:val="NormalWeb"/>
        <w:jc w:val="both"/>
      </w:pPr>
      <w:r w:rsidRPr="00BA6261">
        <w:t xml:space="preserve">3.1.1. Произвести оплату цены </w:t>
      </w:r>
      <w:r>
        <w:t>аренды</w:t>
      </w:r>
      <w:r w:rsidRPr="00BA6261">
        <w:t xml:space="preserve"> имущества (п. 1.2 настоящего договора) в сроки и в порядке, установленные настоящим договором.   </w:t>
      </w:r>
    </w:p>
    <w:p w:rsidR="00C4423A" w:rsidRPr="00BA6261" w:rsidRDefault="00C4423A" w:rsidP="00BA6261">
      <w:pPr>
        <w:pStyle w:val="NormalWeb"/>
        <w:jc w:val="both"/>
      </w:pPr>
      <w:r w:rsidRPr="00BA6261">
        <w:t xml:space="preserve">3.1.2. Принять имущество от </w:t>
      </w:r>
      <w:r>
        <w:t>Арендодателя</w:t>
      </w:r>
      <w:r w:rsidRPr="00BA6261">
        <w:t xml:space="preserve"> в порядке, установленном настоящим договором.</w:t>
      </w:r>
    </w:p>
    <w:p w:rsidR="00C4423A" w:rsidRPr="00BA6261" w:rsidRDefault="00C4423A" w:rsidP="00BA6261">
      <w:pPr>
        <w:pStyle w:val="NormalWeb"/>
        <w:jc w:val="both"/>
      </w:pPr>
      <w:r>
        <w:t>3.1.3</w:t>
      </w:r>
      <w:r w:rsidRPr="00BA6261">
        <w:t>. Возместить все расходы, связанные с взысканием задолженности по договору.</w:t>
      </w:r>
    </w:p>
    <w:p w:rsidR="00C4423A" w:rsidRPr="00BA6261" w:rsidRDefault="00C4423A" w:rsidP="00BA6261">
      <w:pPr>
        <w:pStyle w:val="NormalWeb"/>
      </w:pPr>
      <w:r>
        <w:t>3.2. Арендодатель</w:t>
      </w:r>
      <w:r w:rsidRPr="00BA6261">
        <w:t xml:space="preserve"> обязан:</w:t>
      </w:r>
    </w:p>
    <w:p w:rsidR="00C4423A" w:rsidRPr="00BA6261" w:rsidRDefault="00C4423A" w:rsidP="00BA6261">
      <w:pPr>
        <w:pStyle w:val="NormalWeb"/>
        <w:jc w:val="both"/>
      </w:pPr>
      <w:r w:rsidRPr="00BA6261">
        <w:t>3.2.1. В течение 5 (пяти) рабочих дней с момента подписания настоящего договора, передать имущество по</w:t>
      </w:r>
      <w:r>
        <w:t xml:space="preserve"> акту приема-передачи Арендатору</w:t>
      </w:r>
      <w:r w:rsidRPr="00BA6261">
        <w:t>.</w:t>
      </w:r>
    </w:p>
    <w:p w:rsidR="00C4423A" w:rsidRPr="00BA6261" w:rsidRDefault="00C4423A" w:rsidP="00BA6261">
      <w:pPr>
        <w:pStyle w:val="NormalWeb"/>
        <w:jc w:val="center"/>
      </w:pPr>
      <w:r>
        <w:rPr>
          <w:rStyle w:val="Strong"/>
          <w:lang w:val="en-US"/>
        </w:rPr>
        <w:t>I</w:t>
      </w:r>
      <w:r w:rsidRPr="00BA6261">
        <w:rPr>
          <w:rStyle w:val="Strong"/>
        </w:rPr>
        <w:t>V. ОТВЕТСТВЕННОСТЬ СТОРОН</w:t>
      </w:r>
    </w:p>
    <w:p w:rsidR="00C4423A" w:rsidRPr="00BA6261" w:rsidRDefault="00C4423A" w:rsidP="00BA6261">
      <w:pPr>
        <w:pStyle w:val="NormalWeb"/>
        <w:jc w:val="both"/>
      </w:pPr>
      <w:r w:rsidRPr="00CD3706">
        <w:t>4</w:t>
      </w:r>
      <w:r w:rsidRPr="00BA6261">
        <w:t>.1. Стороны несут ответственность за невыполнение, либо ненадлежащее выполнение условий настоящего договора в соответствии с действующим законодательством.</w:t>
      </w:r>
    </w:p>
    <w:p w:rsidR="00C4423A" w:rsidRPr="00BA6261" w:rsidRDefault="00C4423A" w:rsidP="00BA6261">
      <w:pPr>
        <w:pStyle w:val="NormalWeb"/>
        <w:jc w:val="both"/>
      </w:pPr>
      <w:r w:rsidRPr="00CD3706">
        <w:t>4</w:t>
      </w:r>
      <w:r w:rsidRPr="00BA6261">
        <w:t xml:space="preserve">.2. За нарушение срока внесения платежа </w:t>
      </w:r>
      <w:r>
        <w:t>Арендатор</w:t>
      </w:r>
      <w:r w:rsidRPr="00BA6261">
        <w:t xml:space="preserve"> выплачивает Продавцу пени в размере 0,5% с суммы просроченного платежа за каждый календарный день просрочки с даты, следующей за датой наступления обязательства, установленного п. 2.2 настоящего договора, включая дату погашения просроченной задолженности. Пени перечисляются в порядке, предусмотренном в п. 2.3 договора.</w:t>
      </w:r>
    </w:p>
    <w:p w:rsidR="00C4423A" w:rsidRPr="00BA6261" w:rsidRDefault="00C4423A" w:rsidP="00BA6261">
      <w:pPr>
        <w:pStyle w:val="NormalWeb"/>
        <w:jc w:val="center"/>
      </w:pPr>
      <w:r>
        <w:rPr>
          <w:rStyle w:val="Strong"/>
        </w:rPr>
        <w:t>V</w:t>
      </w:r>
      <w:r w:rsidRPr="00BA6261">
        <w:rPr>
          <w:rStyle w:val="Strong"/>
        </w:rPr>
        <w:t>. ДЕЙСТВИЕ ДОГОВОРА</w:t>
      </w:r>
    </w:p>
    <w:p w:rsidR="00C4423A" w:rsidRPr="009F727E" w:rsidRDefault="00C4423A" w:rsidP="00BD0216">
      <w:pPr>
        <w:pStyle w:val="NormalWeb"/>
        <w:jc w:val="both"/>
      </w:pPr>
      <w:r>
        <w:t>5</w:t>
      </w:r>
      <w:r w:rsidRPr="00BA6261">
        <w:t xml:space="preserve">.1. Договор вступает в силу с момента его </w:t>
      </w:r>
      <w:r>
        <w:t xml:space="preserve">подписания </w:t>
      </w:r>
      <w:r w:rsidRPr="00BA6261">
        <w:t xml:space="preserve">и действует до </w:t>
      </w:r>
      <w:r w:rsidRPr="009F727E">
        <w:t>полного исполнения обязательств сторонами или до расторжения настоящего договора.</w:t>
      </w:r>
    </w:p>
    <w:p w:rsidR="00C4423A" w:rsidRPr="00BA6261" w:rsidRDefault="00C4423A" w:rsidP="00BA6261">
      <w:pPr>
        <w:pStyle w:val="NormalWeb"/>
        <w:jc w:val="center"/>
      </w:pPr>
      <w:r>
        <w:rPr>
          <w:rStyle w:val="Strong"/>
        </w:rPr>
        <w:t>VI</w:t>
      </w:r>
      <w:r w:rsidRPr="00BA6261">
        <w:rPr>
          <w:rStyle w:val="Strong"/>
        </w:rPr>
        <w:t>. ЗАКЛЮЧИТЕЛЬНЫЕ ПОЛОЖЕНИЯ</w:t>
      </w:r>
    </w:p>
    <w:p w:rsidR="00C4423A" w:rsidRPr="00BA6261" w:rsidRDefault="00C4423A" w:rsidP="00BA6261">
      <w:pPr>
        <w:pStyle w:val="NormalWeb"/>
        <w:jc w:val="both"/>
      </w:pPr>
      <w:r>
        <w:t>7</w:t>
      </w:r>
      <w:r w:rsidRPr="00BA6261">
        <w:t>.1. Изменения и дополнения настоящего договора считаются действительными, если они совершены в письменной форме и подписаны уполномоченными на то представителями Сторон.</w:t>
      </w:r>
    </w:p>
    <w:p w:rsidR="00C4423A" w:rsidRPr="00BA6261" w:rsidRDefault="00C4423A" w:rsidP="00BA6261">
      <w:pPr>
        <w:pStyle w:val="NormalWeb"/>
        <w:jc w:val="both"/>
      </w:pPr>
      <w:r>
        <w:t>7</w:t>
      </w:r>
      <w:r w:rsidRPr="00BA6261">
        <w:t>.2. Отношения Сторон, не урегулированные Договором, регулируются действующим законодательством.</w:t>
      </w:r>
    </w:p>
    <w:p w:rsidR="00C4423A" w:rsidRPr="00BA6261" w:rsidRDefault="00C4423A" w:rsidP="00BA6261">
      <w:pPr>
        <w:pStyle w:val="NormalWeb"/>
        <w:jc w:val="both"/>
      </w:pPr>
      <w:r>
        <w:t>7</w:t>
      </w:r>
      <w:r w:rsidRPr="00BA6261">
        <w:t>.3. Споры, возникающие при исполнении Договора, разрешаются на основании действующего законодательства в Арбитражном суде.</w:t>
      </w:r>
    </w:p>
    <w:p w:rsidR="00C4423A" w:rsidRPr="009F727E" w:rsidRDefault="00C4423A" w:rsidP="00BA6261">
      <w:pPr>
        <w:pStyle w:val="NormalWeb"/>
        <w:jc w:val="both"/>
      </w:pPr>
      <w:r>
        <w:t>7</w:t>
      </w:r>
      <w:r w:rsidRPr="00BA6261">
        <w:t>.4. Договор заключен в трех экземплярах, имеющих одинаковую силу: один экземпляр находится у Продавца, оди</w:t>
      </w:r>
      <w:r>
        <w:t>н – у Покупателя, один – </w:t>
      </w:r>
      <w:r w:rsidRPr="009F727E">
        <w:t>в Балезинском отделе Управления Федеральной службы государственной регистрации, кадастра и картографии по Удмуртской Республике.</w:t>
      </w:r>
    </w:p>
    <w:p w:rsidR="00C4423A" w:rsidRPr="00BA6261" w:rsidRDefault="00C4423A" w:rsidP="00BA6261">
      <w:pPr>
        <w:pStyle w:val="NormalWeb"/>
        <w:jc w:val="center"/>
      </w:pPr>
      <w:r w:rsidRPr="00BA6261">
        <w:rPr>
          <w:rStyle w:val="Strong"/>
        </w:rPr>
        <w:t>ПОДПИСИ СТОРОН:</w:t>
      </w:r>
    </w:p>
    <w:p w:rsidR="00C4423A" w:rsidRPr="00BA6261" w:rsidRDefault="00C4423A" w:rsidP="0047700A">
      <w:pPr>
        <w:jc w:val="both"/>
        <w:rPr>
          <w:sz w:val="24"/>
          <w:szCs w:val="24"/>
        </w:rPr>
      </w:pPr>
      <w:r>
        <w:rPr>
          <w:rStyle w:val="Strong"/>
          <w:sz w:val="24"/>
          <w:szCs w:val="24"/>
        </w:rPr>
        <w:t>Арендодатель</w:t>
      </w:r>
      <w:r w:rsidRPr="00BA6261">
        <w:rPr>
          <w:sz w:val="24"/>
          <w:szCs w:val="24"/>
        </w:rPr>
        <w:t>                                                                  </w:t>
      </w:r>
      <w:r>
        <w:rPr>
          <w:sz w:val="24"/>
          <w:szCs w:val="24"/>
        </w:rPr>
        <w:t xml:space="preserve">               </w:t>
      </w:r>
      <w:r w:rsidRPr="00BA6261">
        <w:rPr>
          <w:sz w:val="24"/>
          <w:szCs w:val="24"/>
        </w:rPr>
        <w:t>  </w:t>
      </w:r>
      <w:r>
        <w:rPr>
          <w:rStyle w:val="Strong"/>
          <w:sz w:val="24"/>
          <w:szCs w:val="24"/>
        </w:rPr>
        <w:t>Арендатор</w:t>
      </w:r>
    </w:p>
    <w:p w:rsidR="00C4423A" w:rsidRDefault="00C4423A" w:rsidP="00FD0614">
      <w:pPr>
        <w:rPr>
          <w:sz w:val="24"/>
          <w:szCs w:val="24"/>
        </w:rPr>
      </w:pPr>
      <w:r>
        <w:rPr>
          <w:sz w:val="24"/>
          <w:szCs w:val="24"/>
        </w:rPr>
        <w:t>Администрация муниципального</w:t>
      </w:r>
    </w:p>
    <w:p w:rsidR="00C4423A" w:rsidRPr="007B2C88" w:rsidRDefault="00C4423A" w:rsidP="002C48DD">
      <w:pPr>
        <w:rPr>
          <w:sz w:val="24"/>
          <w:szCs w:val="24"/>
        </w:rPr>
      </w:pPr>
      <w:r w:rsidRPr="00FD0614">
        <w:rPr>
          <w:sz w:val="24"/>
          <w:szCs w:val="24"/>
        </w:rPr>
        <w:t>образования «</w:t>
      </w:r>
      <w:r>
        <w:rPr>
          <w:sz w:val="24"/>
          <w:szCs w:val="24"/>
        </w:rPr>
        <w:t>Каменно-Задельское»</w:t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</w:p>
    <w:p w:rsidR="00C4423A" w:rsidRPr="007B2C88" w:rsidRDefault="00C4423A" w:rsidP="002C48DD">
      <w:pPr>
        <w:rPr>
          <w:sz w:val="24"/>
          <w:szCs w:val="24"/>
        </w:rPr>
      </w:pPr>
    </w:p>
    <w:p w:rsidR="00C4423A" w:rsidRPr="007B2C88" w:rsidRDefault="00C4423A" w:rsidP="002C48DD">
      <w:r w:rsidRPr="007B2C88">
        <w:rPr>
          <w:sz w:val="24"/>
          <w:szCs w:val="24"/>
        </w:rPr>
        <w:tab/>
      </w:r>
      <w:r w:rsidRPr="00FD0614">
        <w:rPr>
          <w:rStyle w:val="Strong"/>
          <w:lang w:val="en-US"/>
        </w:rPr>
        <w:t>                                                            </w:t>
      </w:r>
      <w:r w:rsidRPr="007B2C88">
        <w:rPr>
          <w:rStyle w:val="Strong"/>
        </w:rPr>
        <w:t xml:space="preserve"> </w:t>
      </w:r>
      <w:r w:rsidRPr="00FD0614">
        <w:rPr>
          <w:lang w:val="en-US"/>
        </w:rPr>
        <w:t>                                                         </w:t>
      </w:r>
    </w:p>
    <w:p w:rsidR="00C4423A" w:rsidRPr="00BA6261" w:rsidRDefault="00C4423A" w:rsidP="00BA6261">
      <w:pPr>
        <w:rPr>
          <w:sz w:val="24"/>
          <w:szCs w:val="24"/>
        </w:rPr>
      </w:pPr>
      <w:r w:rsidRPr="00BA6261">
        <w:rPr>
          <w:sz w:val="24"/>
          <w:szCs w:val="24"/>
        </w:rPr>
        <w:t>____________</w:t>
      </w:r>
      <w:r>
        <w:rPr>
          <w:sz w:val="24"/>
          <w:szCs w:val="24"/>
        </w:rPr>
        <w:t>___ Ф.И.О.</w:t>
      </w:r>
      <w:r w:rsidRPr="00BA6261">
        <w:rPr>
          <w:sz w:val="24"/>
          <w:szCs w:val="24"/>
        </w:rPr>
        <w:t>                                        </w:t>
      </w:r>
      <w:r>
        <w:rPr>
          <w:sz w:val="24"/>
          <w:szCs w:val="24"/>
        </w:rPr>
        <w:t xml:space="preserve">                    </w:t>
      </w:r>
      <w:r w:rsidRPr="00BA6261">
        <w:rPr>
          <w:sz w:val="24"/>
          <w:szCs w:val="24"/>
        </w:rPr>
        <w:t> ______________Ф.И.О.</w:t>
      </w:r>
    </w:p>
    <w:p w:rsidR="00C4423A" w:rsidRPr="005D0203" w:rsidRDefault="00C4423A" w:rsidP="00BA6261">
      <w:pPr>
        <w:rPr>
          <w:sz w:val="16"/>
          <w:szCs w:val="16"/>
        </w:rPr>
      </w:pPr>
      <w:r w:rsidRPr="005D0203">
        <w:rPr>
          <w:sz w:val="16"/>
          <w:szCs w:val="16"/>
        </w:rPr>
        <w:t>    (Подпись)                                                                    </w:t>
      </w:r>
      <w:r w:rsidRPr="005D0203">
        <w:rPr>
          <w:sz w:val="16"/>
          <w:szCs w:val="16"/>
        </w:rPr>
        <w:tab/>
        <w:t xml:space="preserve">                (Подпись)</w:t>
      </w:r>
    </w:p>
    <w:p w:rsidR="00C4423A" w:rsidRDefault="00C4423A" w:rsidP="007244AC">
      <w:r w:rsidRPr="00BA6261">
        <w:rPr>
          <w:sz w:val="24"/>
          <w:szCs w:val="24"/>
        </w:rPr>
        <w:t xml:space="preserve">                </w:t>
      </w:r>
      <w:r>
        <w:br w:type="page"/>
      </w:r>
    </w:p>
    <w:p w:rsidR="00C4423A" w:rsidRDefault="00C4423A" w:rsidP="00084EF0">
      <w:pPr>
        <w:jc w:val="center"/>
        <w:rPr>
          <w:b/>
          <w:bCs/>
          <w:sz w:val="24"/>
          <w:szCs w:val="24"/>
        </w:rPr>
      </w:pPr>
    </w:p>
    <w:p w:rsidR="00C4423A" w:rsidRPr="00313CEE" w:rsidRDefault="00C4423A" w:rsidP="00084EF0">
      <w:pPr>
        <w:jc w:val="center"/>
        <w:rPr>
          <w:b/>
          <w:bCs/>
          <w:sz w:val="24"/>
          <w:szCs w:val="24"/>
        </w:rPr>
      </w:pPr>
      <w:r w:rsidRPr="00313CEE">
        <w:rPr>
          <w:b/>
          <w:bCs/>
          <w:sz w:val="24"/>
          <w:szCs w:val="24"/>
        </w:rPr>
        <w:t>АКТ ПРИЕМА ПЕРЕДАЧИ</w:t>
      </w:r>
    </w:p>
    <w:p w:rsidR="00C4423A" w:rsidRPr="00313CEE" w:rsidRDefault="00C4423A" w:rsidP="00313CEE">
      <w:pPr>
        <w:jc w:val="both"/>
        <w:rPr>
          <w:sz w:val="24"/>
          <w:szCs w:val="24"/>
        </w:rPr>
      </w:pPr>
    </w:p>
    <w:p w:rsidR="00C4423A" w:rsidRPr="00313CEE" w:rsidRDefault="00C4423A" w:rsidP="00313CEE">
      <w:pPr>
        <w:jc w:val="both"/>
        <w:rPr>
          <w:sz w:val="24"/>
          <w:szCs w:val="24"/>
        </w:rPr>
      </w:pPr>
      <w:r>
        <w:rPr>
          <w:sz w:val="24"/>
          <w:szCs w:val="24"/>
        </w:rPr>
        <w:t>с. Каменное Заделье</w:t>
      </w:r>
      <w:r w:rsidRPr="00313CEE">
        <w:rPr>
          <w:sz w:val="24"/>
          <w:szCs w:val="24"/>
        </w:rPr>
        <w:tab/>
      </w:r>
      <w:r w:rsidRPr="00313CEE">
        <w:rPr>
          <w:sz w:val="24"/>
          <w:szCs w:val="24"/>
        </w:rPr>
        <w:tab/>
      </w:r>
      <w:r w:rsidRPr="00313CEE">
        <w:rPr>
          <w:sz w:val="24"/>
          <w:szCs w:val="24"/>
        </w:rPr>
        <w:tab/>
      </w:r>
      <w:r w:rsidRPr="00313CE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313CEE">
        <w:rPr>
          <w:sz w:val="24"/>
          <w:szCs w:val="24"/>
        </w:rPr>
        <w:t xml:space="preserve"> «____»   __________ 201</w:t>
      </w:r>
      <w:r>
        <w:rPr>
          <w:sz w:val="24"/>
          <w:szCs w:val="24"/>
        </w:rPr>
        <w:t>8</w:t>
      </w:r>
      <w:r w:rsidRPr="00313CEE">
        <w:rPr>
          <w:sz w:val="24"/>
          <w:szCs w:val="24"/>
        </w:rPr>
        <w:t xml:space="preserve"> года</w:t>
      </w:r>
    </w:p>
    <w:p w:rsidR="00C4423A" w:rsidRPr="00313CEE" w:rsidRDefault="00C4423A" w:rsidP="00313CEE">
      <w:pPr>
        <w:jc w:val="both"/>
        <w:rPr>
          <w:sz w:val="24"/>
          <w:szCs w:val="24"/>
        </w:rPr>
      </w:pPr>
    </w:p>
    <w:p w:rsidR="00C4423A" w:rsidRPr="00313CEE" w:rsidRDefault="00C4423A" w:rsidP="00313CEE">
      <w:pPr>
        <w:jc w:val="both"/>
        <w:rPr>
          <w:sz w:val="24"/>
          <w:szCs w:val="24"/>
        </w:rPr>
      </w:pPr>
      <w:r w:rsidRPr="00084EF0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муниципального образования</w:t>
      </w:r>
      <w:r w:rsidRPr="00084EF0">
        <w:rPr>
          <w:sz w:val="24"/>
          <w:szCs w:val="24"/>
        </w:rPr>
        <w:t xml:space="preserve"> «</w:t>
      </w:r>
      <w:r>
        <w:rPr>
          <w:sz w:val="24"/>
          <w:szCs w:val="24"/>
        </w:rPr>
        <w:t>Каменно-Задельское</w:t>
      </w:r>
      <w:r w:rsidRPr="00084EF0">
        <w:rPr>
          <w:sz w:val="24"/>
          <w:szCs w:val="24"/>
        </w:rPr>
        <w:t>», именуемая в дальнейшем «</w:t>
      </w:r>
      <w:r>
        <w:rPr>
          <w:sz w:val="24"/>
          <w:szCs w:val="24"/>
        </w:rPr>
        <w:t>Арендодатель</w:t>
      </w:r>
      <w:r w:rsidRPr="00084EF0">
        <w:rPr>
          <w:sz w:val="24"/>
          <w:szCs w:val="24"/>
        </w:rPr>
        <w:t>»</w:t>
      </w:r>
      <w:r>
        <w:rPr>
          <w:sz w:val="24"/>
          <w:szCs w:val="24"/>
        </w:rPr>
        <w:t>, в лице Шмелёва Владимира Леонидовича</w:t>
      </w:r>
      <w:r w:rsidRPr="00084EF0">
        <w:rPr>
          <w:sz w:val="24"/>
          <w:szCs w:val="24"/>
        </w:rPr>
        <w:t xml:space="preserve">, действующего </w:t>
      </w:r>
      <w:r>
        <w:rPr>
          <w:sz w:val="24"/>
          <w:szCs w:val="24"/>
        </w:rPr>
        <w:t>на основании Устава</w:t>
      </w:r>
      <w:r w:rsidRPr="00084EF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 одной стороны, </w:t>
      </w:r>
      <w:r w:rsidRPr="00084EF0">
        <w:rPr>
          <w:sz w:val="24"/>
          <w:szCs w:val="24"/>
        </w:rPr>
        <w:t xml:space="preserve">и </w:t>
      </w:r>
      <w:r>
        <w:rPr>
          <w:sz w:val="24"/>
          <w:szCs w:val="24"/>
        </w:rPr>
        <w:t>_________________________________________</w:t>
      </w:r>
      <w:r w:rsidRPr="00084EF0">
        <w:rPr>
          <w:sz w:val="24"/>
          <w:szCs w:val="24"/>
        </w:rPr>
        <w:t>, именуемое в дальнейшем «</w:t>
      </w:r>
      <w:r>
        <w:rPr>
          <w:sz w:val="24"/>
          <w:szCs w:val="24"/>
        </w:rPr>
        <w:t>Арендатор</w:t>
      </w:r>
      <w:r w:rsidRPr="00084EF0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____________________________________</w:t>
      </w:r>
      <w:r w:rsidRPr="00084EF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_________________,</w:t>
      </w:r>
      <w:r w:rsidRPr="00313CEE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стороны, составили настоящий акт о нижеследующем</w:t>
      </w:r>
      <w:r w:rsidRPr="00313CEE">
        <w:rPr>
          <w:sz w:val="24"/>
          <w:szCs w:val="24"/>
        </w:rPr>
        <w:t>:</w:t>
      </w:r>
    </w:p>
    <w:p w:rsidR="00C4423A" w:rsidRPr="00313CEE" w:rsidRDefault="00C4423A" w:rsidP="00313CEE">
      <w:pPr>
        <w:jc w:val="both"/>
        <w:rPr>
          <w:sz w:val="24"/>
          <w:szCs w:val="24"/>
        </w:rPr>
      </w:pPr>
      <w:r w:rsidRPr="00313CEE">
        <w:rPr>
          <w:sz w:val="24"/>
          <w:szCs w:val="24"/>
        </w:rPr>
        <w:t xml:space="preserve">  </w:t>
      </w:r>
    </w:p>
    <w:p w:rsidR="00C4423A" w:rsidRPr="001831E2" w:rsidRDefault="00C4423A" w:rsidP="00313CEE">
      <w:pPr>
        <w:numPr>
          <w:ilvl w:val="0"/>
          <w:numId w:val="22"/>
        </w:numPr>
        <w:jc w:val="both"/>
        <w:rPr>
          <w:sz w:val="24"/>
          <w:szCs w:val="24"/>
        </w:rPr>
      </w:pPr>
      <w:r w:rsidRPr="00313CEE">
        <w:rPr>
          <w:sz w:val="24"/>
          <w:szCs w:val="24"/>
        </w:rPr>
        <w:t xml:space="preserve">На основании договора </w:t>
      </w:r>
      <w:r>
        <w:rPr>
          <w:sz w:val="24"/>
          <w:szCs w:val="24"/>
        </w:rPr>
        <w:t>Аренды</w:t>
      </w:r>
      <w:r w:rsidRPr="00313CEE">
        <w:rPr>
          <w:sz w:val="24"/>
          <w:szCs w:val="24"/>
        </w:rPr>
        <w:t xml:space="preserve"> от « ____ »  ____</w:t>
      </w:r>
      <w:r>
        <w:rPr>
          <w:sz w:val="24"/>
          <w:szCs w:val="24"/>
        </w:rPr>
        <w:t>_</w:t>
      </w:r>
      <w:r w:rsidRPr="00313CEE">
        <w:rPr>
          <w:sz w:val="24"/>
          <w:szCs w:val="24"/>
        </w:rPr>
        <w:t>_______ 201</w:t>
      </w:r>
      <w:r>
        <w:rPr>
          <w:sz w:val="24"/>
          <w:szCs w:val="24"/>
        </w:rPr>
        <w:t>8</w:t>
      </w:r>
      <w:r w:rsidRPr="00313CEE">
        <w:rPr>
          <w:sz w:val="24"/>
          <w:szCs w:val="24"/>
        </w:rPr>
        <w:t xml:space="preserve"> года №_____ </w:t>
      </w:r>
      <w:r w:rsidRPr="001831E2">
        <w:rPr>
          <w:sz w:val="24"/>
          <w:szCs w:val="24"/>
        </w:rPr>
        <w:t xml:space="preserve">Арендодатель передает в аренду, а Арендатор принимает в аренду здание часть здания «Буринский фельдшеро-акушерский пункт», назначение: нежилое здание, 1-этаж, площадью 36,3 кв.м., кадастровый (условный) номер: 18:02:033001:286, расположенное по адресу: Удмуртская Республика, Балезинский район, </w:t>
      </w:r>
      <w:r>
        <w:rPr>
          <w:sz w:val="24"/>
          <w:szCs w:val="24"/>
        </w:rPr>
        <w:t xml:space="preserve"> </w:t>
      </w:r>
      <w:r w:rsidRPr="001831E2">
        <w:rPr>
          <w:sz w:val="24"/>
          <w:szCs w:val="24"/>
        </w:rPr>
        <w:t>д. Бурино, ул. Центральная, д.32 (далее по тексту – «Имущество»).</w:t>
      </w:r>
    </w:p>
    <w:p w:rsidR="00C4423A" w:rsidRPr="001831E2" w:rsidRDefault="00C4423A" w:rsidP="00313CEE">
      <w:pPr>
        <w:numPr>
          <w:ilvl w:val="0"/>
          <w:numId w:val="22"/>
        </w:numPr>
        <w:jc w:val="both"/>
        <w:rPr>
          <w:sz w:val="24"/>
          <w:szCs w:val="24"/>
        </w:rPr>
      </w:pPr>
      <w:r w:rsidRPr="001831E2">
        <w:rPr>
          <w:sz w:val="24"/>
          <w:szCs w:val="24"/>
        </w:rPr>
        <w:t xml:space="preserve">Претензий у </w:t>
      </w:r>
      <w:r>
        <w:rPr>
          <w:sz w:val="24"/>
          <w:szCs w:val="24"/>
        </w:rPr>
        <w:t>Арендатора</w:t>
      </w:r>
      <w:r w:rsidRPr="001831E2">
        <w:rPr>
          <w:sz w:val="24"/>
          <w:szCs w:val="24"/>
        </w:rPr>
        <w:t xml:space="preserve"> по </w:t>
      </w:r>
      <w:r>
        <w:rPr>
          <w:sz w:val="24"/>
          <w:szCs w:val="24"/>
        </w:rPr>
        <w:t>арендуемому</w:t>
      </w:r>
      <w:r w:rsidRPr="001831E2">
        <w:rPr>
          <w:sz w:val="24"/>
          <w:szCs w:val="24"/>
        </w:rPr>
        <w:t xml:space="preserve"> Имуществу не имеется.</w:t>
      </w:r>
    </w:p>
    <w:p w:rsidR="00C4423A" w:rsidRPr="00313CEE" w:rsidRDefault="00C4423A" w:rsidP="00313CEE">
      <w:pPr>
        <w:numPr>
          <w:ilvl w:val="0"/>
          <w:numId w:val="22"/>
        </w:numPr>
        <w:jc w:val="both"/>
        <w:rPr>
          <w:sz w:val="24"/>
          <w:szCs w:val="24"/>
        </w:rPr>
      </w:pPr>
      <w:r w:rsidRPr="00313CEE">
        <w:rPr>
          <w:sz w:val="24"/>
          <w:szCs w:val="24"/>
        </w:rPr>
        <w:t>Настоящим актом каждая из Сторон по договору подтверждает, что обя</w:t>
      </w:r>
      <w:r>
        <w:rPr>
          <w:sz w:val="24"/>
          <w:szCs w:val="24"/>
        </w:rPr>
        <w:t>зательства Сторон выполнены, у С</w:t>
      </w:r>
      <w:r w:rsidRPr="00313CEE">
        <w:rPr>
          <w:sz w:val="24"/>
          <w:szCs w:val="24"/>
        </w:rPr>
        <w:t>торон нет друг к другу претензий по существу договора.</w:t>
      </w:r>
    </w:p>
    <w:p w:rsidR="00C4423A" w:rsidRPr="009F727E" w:rsidRDefault="00C4423A" w:rsidP="00E12A84">
      <w:pPr>
        <w:pStyle w:val="NormalWeb"/>
        <w:numPr>
          <w:ilvl w:val="0"/>
          <w:numId w:val="22"/>
        </w:numPr>
        <w:jc w:val="both"/>
      </w:pPr>
      <w:r>
        <w:t>Настоящий акт приема-передачи</w:t>
      </w:r>
      <w:r w:rsidRPr="00BA6261">
        <w:t xml:space="preserve"> заключен в трех экземплярах, имеющих одинаковую силу: один экземпляр находится у </w:t>
      </w:r>
      <w:r>
        <w:t>Арендодателя</w:t>
      </w:r>
      <w:r w:rsidRPr="00BA6261">
        <w:t>, оди</w:t>
      </w:r>
      <w:r>
        <w:t xml:space="preserve">н – у Арендатора, один – в </w:t>
      </w:r>
      <w:r w:rsidRPr="009F727E">
        <w:t>Балезинском отделе Управления Федеральной службы государственной регистрации, кадастра и картографии по Удмуртской Республике.</w:t>
      </w:r>
    </w:p>
    <w:p w:rsidR="00C4423A" w:rsidRPr="00912B9F" w:rsidRDefault="00C4423A" w:rsidP="00912B9F">
      <w:pPr>
        <w:ind w:left="720"/>
        <w:jc w:val="both"/>
        <w:rPr>
          <w:sz w:val="24"/>
          <w:szCs w:val="24"/>
        </w:rPr>
      </w:pPr>
    </w:p>
    <w:p w:rsidR="00C4423A" w:rsidRPr="00E12A84" w:rsidRDefault="00C4423A" w:rsidP="00912B9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</w:t>
      </w:r>
    </w:p>
    <w:p w:rsidR="00C4423A" w:rsidRPr="00313CEE" w:rsidRDefault="00C4423A" w:rsidP="00313CEE">
      <w:pPr>
        <w:jc w:val="both"/>
        <w:rPr>
          <w:sz w:val="24"/>
          <w:szCs w:val="24"/>
        </w:rPr>
      </w:pPr>
    </w:p>
    <w:p w:rsidR="00C4423A" w:rsidRDefault="00C4423A" w:rsidP="00313CEE">
      <w:pPr>
        <w:jc w:val="both"/>
        <w:rPr>
          <w:sz w:val="24"/>
          <w:szCs w:val="24"/>
        </w:rPr>
      </w:pPr>
    </w:p>
    <w:p w:rsidR="00C4423A" w:rsidRPr="00BA6261" w:rsidRDefault="00C4423A" w:rsidP="007833A7">
      <w:pPr>
        <w:jc w:val="both"/>
        <w:rPr>
          <w:sz w:val="24"/>
          <w:szCs w:val="24"/>
        </w:rPr>
      </w:pPr>
      <w:r>
        <w:rPr>
          <w:rStyle w:val="Strong"/>
          <w:sz w:val="24"/>
          <w:szCs w:val="24"/>
        </w:rPr>
        <w:t>Арендодатель</w:t>
      </w:r>
      <w:r w:rsidRPr="00BA6261">
        <w:rPr>
          <w:sz w:val="24"/>
          <w:szCs w:val="24"/>
        </w:rPr>
        <w:t>                                                                  </w:t>
      </w:r>
      <w:r>
        <w:rPr>
          <w:sz w:val="24"/>
          <w:szCs w:val="24"/>
        </w:rPr>
        <w:t xml:space="preserve">        </w:t>
      </w:r>
      <w:r w:rsidRPr="00BA6261">
        <w:rPr>
          <w:sz w:val="24"/>
          <w:szCs w:val="24"/>
        </w:rPr>
        <w:t>  </w:t>
      </w:r>
      <w:r>
        <w:rPr>
          <w:rStyle w:val="Strong"/>
          <w:sz w:val="24"/>
          <w:szCs w:val="24"/>
        </w:rPr>
        <w:t>Арендатор</w:t>
      </w:r>
    </w:p>
    <w:p w:rsidR="00C4423A" w:rsidRPr="00FD0614" w:rsidRDefault="00C4423A" w:rsidP="00FD0614">
      <w:pPr>
        <w:rPr>
          <w:sz w:val="24"/>
          <w:szCs w:val="24"/>
        </w:rPr>
      </w:pPr>
      <w:r w:rsidRPr="00FD0614">
        <w:rPr>
          <w:sz w:val="24"/>
          <w:szCs w:val="24"/>
        </w:rPr>
        <w:t>Администрация муниципального</w:t>
      </w:r>
    </w:p>
    <w:p w:rsidR="00C4423A" w:rsidRPr="007B2C88" w:rsidRDefault="00C4423A" w:rsidP="00FD0614">
      <w:pPr>
        <w:rPr>
          <w:sz w:val="24"/>
          <w:szCs w:val="24"/>
        </w:rPr>
      </w:pPr>
      <w:r w:rsidRPr="00FD0614">
        <w:rPr>
          <w:sz w:val="24"/>
          <w:szCs w:val="24"/>
        </w:rPr>
        <w:t>образования «</w:t>
      </w:r>
      <w:r>
        <w:rPr>
          <w:sz w:val="24"/>
          <w:szCs w:val="24"/>
        </w:rPr>
        <w:t>Каменно-Задельское»</w:t>
      </w:r>
      <w:r w:rsidRPr="007B2C88">
        <w:rPr>
          <w:sz w:val="24"/>
          <w:szCs w:val="24"/>
        </w:rPr>
        <w:t xml:space="preserve">                         </w:t>
      </w:r>
      <w:r w:rsidRPr="00FD0614">
        <w:rPr>
          <w:sz w:val="24"/>
          <w:szCs w:val="24"/>
          <w:lang w:val="en-US"/>
        </w:rPr>
        <w:t>                 </w:t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</w:p>
    <w:p w:rsidR="00C4423A" w:rsidRPr="007B2C88" w:rsidRDefault="00C4423A" w:rsidP="000A75E4">
      <w:pPr>
        <w:rPr>
          <w:sz w:val="24"/>
          <w:szCs w:val="24"/>
        </w:rPr>
      </w:pP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  <w:r w:rsidRPr="007B2C88">
        <w:rPr>
          <w:sz w:val="24"/>
          <w:szCs w:val="24"/>
        </w:rPr>
        <w:tab/>
      </w:r>
    </w:p>
    <w:p w:rsidR="00C4423A" w:rsidRPr="007B2C88" w:rsidRDefault="00C4423A" w:rsidP="00EE33AC">
      <w:pPr>
        <w:ind w:left="4953"/>
        <w:rPr>
          <w:sz w:val="24"/>
          <w:szCs w:val="24"/>
        </w:rPr>
      </w:pPr>
    </w:p>
    <w:p w:rsidR="00C4423A" w:rsidRPr="007B2C88" w:rsidRDefault="00C4423A" w:rsidP="00EE33AC">
      <w:pPr>
        <w:ind w:left="4953"/>
        <w:rPr>
          <w:sz w:val="24"/>
          <w:szCs w:val="24"/>
        </w:rPr>
      </w:pPr>
    </w:p>
    <w:p w:rsidR="00C4423A" w:rsidRPr="007B2C88" w:rsidRDefault="00C4423A" w:rsidP="00EE33AC">
      <w:pPr>
        <w:ind w:left="4953"/>
        <w:rPr>
          <w:sz w:val="24"/>
          <w:szCs w:val="24"/>
        </w:rPr>
      </w:pPr>
    </w:p>
    <w:p w:rsidR="00C4423A" w:rsidRPr="007B2C88" w:rsidRDefault="00C4423A" w:rsidP="00EE33AC">
      <w:pPr>
        <w:ind w:left="4953"/>
        <w:rPr>
          <w:sz w:val="24"/>
          <w:szCs w:val="24"/>
        </w:rPr>
      </w:pPr>
    </w:p>
    <w:p w:rsidR="00C4423A" w:rsidRPr="007B2C88" w:rsidRDefault="00C4423A" w:rsidP="00EE33AC">
      <w:pPr>
        <w:ind w:left="4953"/>
        <w:rPr>
          <w:sz w:val="24"/>
          <w:szCs w:val="24"/>
        </w:rPr>
      </w:pPr>
    </w:p>
    <w:p w:rsidR="00C4423A" w:rsidRPr="007B2C88" w:rsidRDefault="00C4423A" w:rsidP="00EE33AC">
      <w:pPr>
        <w:rPr>
          <w:sz w:val="24"/>
          <w:szCs w:val="24"/>
        </w:rPr>
      </w:pPr>
    </w:p>
    <w:p w:rsidR="00C4423A" w:rsidRPr="00BA6261" w:rsidRDefault="00C4423A" w:rsidP="00EE33AC">
      <w:pPr>
        <w:rPr>
          <w:sz w:val="24"/>
          <w:szCs w:val="24"/>
        </w:rPr>
      </w:pPr>
      <w:r w:rsidRPr="00BA6261">
        <w:rPr>
          <w:sz w:val="24"/>
          <w:szCs w:val="24"/>
        </w:rPr>
        <w:t>____________  </w:t>
      </w:r>
      <w:r>
        <w:rPr>
          <w:sz w:val="24"/>
          <w:szCs w:val="24"/>
        </w:rPr>
        <w:t>Ф.И.О.</w:t>
      </w:r>
      <w:r w:rsidRPr="00BA6261">
        <w:rPr>
          <w:sz w:val="24"/>
          <w:szCs w:val="24"/>
        </w:rPr>
        <w:t xml:space="preserve">                                              </w:t>
      </w:r>
      <w:r>
        <w:rPr>
          <w:sz w:val="24"/>
          <w:szCs w:val="24"/>
        </w:rPr>
        <w:t xml:space="preserve">                </w:t>
      </w:r>
      <w:r w:rsidRPr="00BA6261">
        <w:rPr>
          <w:sz w:val="24"/>
          <w:szCs w:val="24"/>
        </w:rPr>
        <w:t>______________Ф.И.О.</w:t>
      </w:r>
    </w:p>
    <w:p w:rsidR="00C4423A" w:rsidRPr="00BA6261" w:rsidRDefault="00C4423A" w:rsidP="00EE33AC">
      <w:pPr>
        <w:rPr>
          <w:sz w:val="24"/>
          <w:szCs w:val="24"/>
        </w:rPr>
      </w:pPr>
      <w:r w:rsidRPr="00BA6261">
        <w:rPr>
          <w:sz w:val="24"/>
          <w:szCs w:val="24"/>
        </w:rPr>
        <w:t>    (Подпись)                                                                    </w:t>
      </w:r>
      <w:r w:rsidRPr="00BA6261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BA6261">
        <w:rPr>
          <w:sz w:val="24"/>
          <w:szCs w:val="24"/>
        </w:rPr>
        <w:t>(Подпись)</w:t>
      </w:r>
    </w:p>
    <w:p w:rsidR="00C4423A" w:rsidRDefault="00C4423A" w:rsidP="00313CEE">
      <w:pPr>
        <w:jc w:val="both"/>
        <w:rPr>
          <w:sz w:val="24"/>
          <w:szCs w:val="24"/>
        </w:rPr>
      </w:pPr>
    </w:p>
    <w:p w:rsidR="00C4423A" w:rsidRDefault="00C4423A" w:rsidP="00313CEE">
      <w:pPr>
        <w:jc w:val="both"/>
        <w:rPr>
          <w:sz w:val="24"/>
          <w:szCs w:val="24"/>
        </w:rPr>
      </w:pPr>
    </w:p>
    <w:p w:rsidR="00C4423A" w:rsidRDefault="00C4423A" w:rsidP="00483584">
      <w:pPr>
        <w:jc w:val="right"/>
      </w:pPr>
    </w:p>
    <w:p w:rsidR="00C4423A" w:rsidRDefault="00C4423A" w:rsidP="00483584">
      <w:pPr>
        <w:jc w:val="right"/>
      </w:pPr>
    </w:p>
    <w:p w:rsidR="00C4423A" w:rsidRDefault="00C4423A" w:rsidP="00483584">
      <w:pPr>
        <w:jc w:val="right"/>
      </w:pPr>
    </w:p>
    <w:p w:rsidR="00C4423A" w:rsidRDefault="00C4423A" w:rsidP="00B7741C"/>
    <w:p w:rsidR="00C4423A" w:rsidRPr="00A2492D" w:rsidRDefault="00C4423A" w:rsidP="00A2492D">
      <w:pPr>
        <w:rPr>
          <w:sz w:val="2"/>
          <w:szCs w:val="2"/>
        </w:rPr>
      </w:pPr>
    </w:p>
    <w:sectPr w:rsidR="00C4423A" w:rsidRPr="00A2492D" w:rsidSect="006F2643">
      <w:footerReference w:type="default" r:id="rId8"/>
      <w:footerReference w:type="first" r:id="rId9"/>
      <w:pgSz w:w="11906" w:h="16838"/>
      <w:pgMar w:top="567" w:right="567" w:bottom="567" w:left="1418" w:header="720" w:footer="720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23A" w:rsidRDefault="00C4423A">
      <w:r>
        <w:separator/>
      </w:r>
    </w:p>
  </w:endnote>
  <w:endnote w:type="continuationSeparator" w:id="0">
    <w:p w:rsidR="00C4423A" w:rsidRDefault="00C44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3A" w:rsidRDefault="00C4423A">
    <w:pPr>
      <w:pStyle w:val="Footer"/>
      <w:jc w:val="right"/>
    </w:pPr>
    <w:fldSimple w:instr="PAGE   \* MERGEFORMAT">
      <w:r>
        <w:rPr>
          <w:noProof/>
        </w:rPr>
        <w:t>15</w:t>
      </w:r>
    </w:fldSimple>
  </w:p>
  <w:p w:rsidR="00C4423A" w:rsidRDefault="00C4423A" w:rsidP="00EC68C8">
    <w:pPr>
      <w:pStyle w:val="Footer"/>
      <w:ind w:right="36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3A" w:rsidRDefault="00C4423A">
    <w:pPr>
      <w:pStyle w:val="Footer"/>
      <w:jc w:val="right"/>
    </w:pPr>
  </w:p>
  <w:p w:rsidR="00C4423A" w:rsidRDefault="00C4423A" w:rsidP="0071576E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23A" w:rsidRDefault="00C4423A">
      <w:r>
        <w:separator/>
      </w:r>
    </w:p>
  </w:footnote>
  <w:footnote w:type="continuationSeparator" w:id="0">
    <w:p w:rsidR="00C4423A" w:rsidRDefault="00C442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1A7"/>
    <w:multiLevelType w:val="hybridMultilevel"/>
    <w:tmpl w:val="93965904"/>
    <w:lvl w:ilvl="0" w:tplc="04190005">
      <w:start w:val="1"/>
      <w:numFmt w:val="bullet"/>
      <w:lvlText w:val=""/>
      <w:lvlJc w:val="left"/>
      <w:pPr>
        <w:ind w:left="100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1">
    <w:nsid w:val="051F1E59"/>
    <w:multiLevelType w:val="hybridMultilevel"/>
    <w:tmpl w:val="F3C0A5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6B33D2E"/>
    <w:multiLevelType w:val="hybridMultilevel"/>
    <w:tmpl w:val="C0C01D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E50AC3"/>
    <w:multiLevelType w:val="hybridMultilevel"/>
    <w:tmpl w:val="22F0D9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73393A"/>
    <w:multiLevelType w:val="hybridMultilevel"/>
    <w:tmpl w:val="841E092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1E523A"/>
    <w:multiLevelType w:val="hybridMultilevel"/>
    <w:tmpl w:val="48706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FD62659"/>
    <w:multiLevelType w:val="hybridMultilevel"/>
    <w:tmpl w:val="60B2F410"/>
    <w:lvl w:ilvl="0" w:tplc="163EC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1C0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0000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C83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49A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860A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4C05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98F7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C13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064970"/>
    <w:multiLevelType w:val="hybridMultilevel"/>
    <w:tmpl w:val="9C5E5EE6"/>
    <w:lvl w:ilvl="0" w:tplc="17EC1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3B38E1"/>
    <w:multiLevelType w:val="hybridMultilevel"/>
    <w:tmpl w:val="D9041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962738"/>
    <w:multiLevelType w:val="hybridMultilevel"/>
    <w:tmpl w:val="BE5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B41A7C"/>
    <w:multiLevelType w:val="multilevel"/>
    <w:tmpl w:val="9ECC90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A44621F"/>
    <w:multiLevelType w:val="multilevel"/>
    <w:tmpl w:val="D4E4C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>
    <w:nsid w:val="1D8400EC"/>
    <w:multiLevelType w:val="hybridMultilevel"/>
    <w:tmpl w:val="258CE436"/>
    <w:lvl w:ilvl="0" w:tplc="F322E470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04061"/>
    <w:multiLevelType w:val="hybridMultilevel"/>
    <w:tmpl w:val="2F02C5AA"/>
    <w:lvl w:ilvl="0" w:tplc="F322E470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82DB6"/>
    <w:multiLevelType w:val="hybridMultilevel"/>
    <w:tmpl w:val="917824A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2FCC63F3"/>
    <w:multiLevelType w:val="hybridMultilevel"/>
    <w:tmpl w:val="49EC7B26"/>
    <w:lvl w:ilvl="0" w:tplc="F606C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2E470">
      <w:numFmt w:val="none"/>
      <w:lvlText w:val=""/>
      <w:lvlJc w:val="left"/>
      <w:pPr>
        <w:tabs>
          <w:tab w:val="num" w:pos="360"/>
        </w:tabs>
      </w:pPr>
    </w:lvl>
    <w:lvl w:ilvl="2" w:tplc="46B615C0">
      <w:numFmt w:val="none"/>
      <w:lvlText w:val=""/>
      <w:lvlJc w:val="left"/>
      <w:pPr>
        <w:tabs>
          <w:tab w:val="num" w:pos="360"/>
        </w:tabs>
      </w:pPr>
    </w:lvl>
    <w:lvl w:ilvl="3" w:tplc="DB6657CA">
      <w:numFmt w:val="none"/>
      <w:lvlText w:val=""/>
      <w:lvlJc w:val="left"/>
      <w:pPr>
        <w:tabs>
          <w:tab w:val="num" w:pos="360"/>
        </w:tabs>
      </w:pPr>
    </w:lvl>
    <w:lvl w:ilvl="4" w:tplc="775EBB3E">
      <w:numFmt w:val="none"/>
      <w:lvlText w:val=""/>
      <w:lvlJc w:val="left"/>
      <w:pPr>
        <w:tabs>
          <w:tab w:val="num" w:pos="360"/>
        </w:tabs>
      </w:pPr>
    </w:lvl>
    <w:lvl w:ilvl="5" w:tplc="EC4EFD48">
      <w:numFmt w:val="none"/>
      <w:lvlText w:val=""/>
      <w:lvlJc w:val="left"/>
      <w:pPr>
        <w:tabs>
          <w:tab w:val="num" w:pos="360"/>
        </w:tabs>
      </w:pPr>
    </w:lvl>
    <w:lvl w:ilvl="6" w:tplc="556C8DCE">
      <w:numFmt w:val="none"/>
      <w:lvlText w:val=""/>
      <w:lvlJc w:val="left"/>
      <w:pPr>
        <w:tabs>
          <w:tab w:val="num" w:pos="360"/>
        </w:tabs>
      </w:pPr>
    </w:lvl>
    <w:lvl w:ilvl="7" w:tplc="A25657C4">
      <w:numFmt w:val="none"/>
      <w:lvlText w:val=""/>
      <w:lvlJc w:val="left"/>
      <w:pPr>
        <w:tabs>
          <w:tab w:val="num" w:pos="360"/>
        </w:tabs>
      </w:pPr>
    </w:lvl>
    <w:lvl w:ilvl="8" w:tplc="80F6C1D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17937CA"/>
    <w:multiLevelType w:val="hybridMultilevel"/>
    <w:tmpl w:val="136A509E"/>
    <w:lvl w:ilvl="0" w:tplc="B902F8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F224CA"/>
    <w:multiLevelType w:val="singleLevel"/>
    <w:tmpl w:val="18C830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8">
    <w:nsid w:val="40844862"/>
    <w:multiLevelType w:val="hybridMultilevel"/>
    <w:tmpl w:val="44947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333FC"/>
    <w:multiLevelType w:val="hybridMultilevel"/>
    <w:tmpl w:val="235CC6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6FF66A6"/>
    <w:multiLevelType w:val="hybridMultilevel"/>
    <w:tmpl w:val="783A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F4A26"/>
    <w:multiLevelType w:val="hybridMultilevel"/>
    <w:tmpl w:val="394692DE"/>
    <w:lvl w:ilvl="0" w:tplc="E4647CC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9641206">
      <w:numFmt w:val="none"/>
      <w:lvlText w:val=""/>
      <w:lvlJc w:val="left"/>
      <w:pPr>
        <w:tabs>
          <w:tab w:val="num" w:pos="360"/>
        </w:tabs>
      </w:pPr>
    </w:lvl>
    <w:lvl w:ilvl="2" w:tplc="BC302E8A">
      <w:numFmt w:val="none"/>
      <w:lvlText w:val=""/>
      <w:lvlJc w:val="left"/>
      <w:pPr>
        <w:tabs>
          <w:tab w:val="num" w:pos="360"/>
        </w:tabs>
      </w:pPr>
    </w:lvl>
    <w:lvl w:ilvl="3" w:tplc="B94C5290">
      <w:numFmt w:val="none"/>
      <w:lvlText w:val=""/>
      <w:lvlJc w:val="left"/>
      <w:pPr>
        <w:tabs>
          <w:tab w:val="num" w:pos="360"/>
        </w:tabs>
      </w:pPr>
    </w:lvl>
    <w:lvl w:ilvl="4" w:tplc="E7FA1D08">
      <w:numFmt w:val="none"/>
      <w:lvlText w:val=""/>
      <w:lvlJc w:val="left"/>
      <w:pPr>
        <w:tabs>
          <w:tab w:val="num" w:pos="360"/>
        </w:tabs>
      </w:pPr>
    </w:lvl>
    <w:lvl w:ilvl="5" w:tplc="FB685C2C">
      <w:numFmt w:val="none"/>
      <w:lvlText w:val=""/>
      <w:lvlJc w:val="left"/>
      <w:pPr>
        <w:tabs>
          <w:tab w:val="num" w:pos="360"/>
        </w:tabs>
      </w:pPr>
    </w:lvl>
    <w:lvl w:ilvl="6" w:tplc="646C0378">
      <w:numFmt w:val="none"/>
      <w:lvlText w:val=""/>
      <w:lvlJc w:val="left"/>
      <w:pPr>
        <w:tabs>
          <w:tab w:val="num" w:pos="360"/>
        </w:tabs>
      </w:pPr>
    </w:lvl>
    <w:lvl w:ilvl="7" w:tplc="8444A202">
      <w:numFmt w:val="none"/>
      <w:lvlText w:val=""/>
      <w:lvlJc w:val="left"/>
      <w:pPr>
        <w:tabs>
          <w:tab w:val="num" w:pos="360"/>
        </w:tabs>
      </w:pPr>
    </w:lvl>
    <w:lvl w:ilvl="8" w:tplc="AD2051A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AAD08BD"/>
    <w:multiLevelType w:val="hybridMultilevel"/>
    <w:tmpl w:val="16169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41FD2"/>
    <w:multiLevelType w:val="hybridMultilevel"/>
    <w:tmpl w:val="0526E5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50870B9E"/>
    <w:multiLevelType w:val="multilevel"/>
    <w:tmpl w:val="D4E4C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5">
    <w:nsid w:val="54115B5A"/>
    <w:multiLevelType w:val="hybridMultilevel"/>
    <w:tmpl w:val="88941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4EC3461"/>
    <w:multiLevelType w:val="hybridMultilevel"/>
    <w:tmpl w:val="393C09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8870845"/>
    <w:multiLevelType w:val="multilevel"/>
    <w:tmpl w:val="05B2EF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CE77FE"/>
    <w:multiLevelType w:val="multilevel"/>
    <w:tmpl w:val="8EA60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2" w:hanging="93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5C185E26"/>
    <w:multiLevelType w:val="hybridMultilevel"/>
    <w:tmpl w:val="27124822"/>
    <w:lvl w:ilvl="0" w:tplc="FFFFFFFF">
      <w:start w:val="1"/>
      <w:numFmt w:val="decimal"/>
      <w:lvlText w:val="%1."/>
      <w:lvlJc w:val="left"/>
      <w:pPr>
        <w:tabs>
          <w:tab w:val="num" w:pos="4608"/>
        </w:tabs>
        <w:ind w:left="460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5328"/>
        </w:tabs>
        <w:ind w:left="532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6048"/>
        </w:tabs>
        <w:ind w:left="6048" w:hanging="180"/>
      </w:pPr>
    </w:lvl>
    <w:lvl w:ilvl="3" w:tplc="FFFFFFFF">
      <w:start w:val="1"/>
      <w:numFmt w:val="decimal"/>
      <w:lvlText w:val="%4."/>
      <w:lvlJc w:val="left"/>
      <w:pPr>
        <w:tabs>
          <w:tab w:val="num" w:pos="6768"/>
        </w:tabs>
        <w:ind w:left="676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7488"/>
        </w:tabs>
        <w:ind w:left="748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8208"/>
        </w:tabs>
        <w:ind w:left="8208" w:hanging="180"/>
      </w:pPr>
    </w:lvl>
    <w:lvl w:ilvl="6" w:tplc="FFFFFFFF">
      <w:start w:val="1"/>
      <w:numFmt w:val="decimal"/>
      <w:lvlText w:val="%7."/>
      <w:lvlJc w:val="left"/>
      <w:pPr>
        <w:tabs>
          <w:tab w:val="num" w:pos="8928"/>
        </w:tabs>
        <w:ind w:left="892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9648"/>
        </w:tabs>
        <w:ind w:left="964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10368"/>
        </w:tabs>
        <w:ind w:left="10368" w:hanging="180"/>
      </w:pPr>
    </w:lvl>
  </w:abstractNum>
  <w:abstractNum w:abstractNumId="30">
    <w:nsid w:val="5C9F1293"/>
    <w:multiLevelType w:val="multilevel"/>
    <w:tmpl w:val="D4E4C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1">
    <w:nsid w:val="5F120A0D"/>
    <w:multiLevelType w:val="multilevel"/>
    <w:tmpl w:val="D4E4C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2">
    <w:nsid w:val="6F8D41A9"/>
    <w:multiLevelType w:val="hybridMultilevel"/>
    <w:tmpl w:val="721C06B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3">
    <w:nsid w:val="737D542E"/>
    <w:multiLevelType w:val="hybridMultilevel"/>
    <w:tmpl w:val="5BD21DFC"/>
    <w:lvl w:ilvl="0" w:tplc="9D78B10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B96862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6620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8E40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34439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0002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9CC0C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5F8C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DEA2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38C1B1F"/>
    <w:multiLevelType w:val="hybridMultilevel"/>
    <w:tmpl w:val="2FC4E3D6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5">
    <w:nsid w:val="7A881141"/>
    <w:multiLevelType w:val="multilevel"/>
    <w:tmpl w:val="6068DF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B10651B"/>
    <w:multiLevelType w:val="hybridMultilevel"/>
    <w:tmpl w:val="3202D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4E7D7A"/>
    <w:multiLevelType w:val="multilevel"/>
    <w:tmpl w:val="8F124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21"/>
  </w:num>
  <w:num w:numId="8">
    <w:abstractNumId w:val="35"/>
  </w:num>
  <w:num w:numId="9">
    <w:abstractNumId w:val="2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4"/>
  </w:num>
  <w:num w:numId="13">
    <w:abstractNumId w:val="11"/>
  </w:num>
  <w:num w:numId="14">
    <w:abstractNumId w:val="30"/>
  </w:num>
  <w:num w:numId="15">
    <w:abstractNumId w:val="31"/>
  </w:num>
  <w:num w:numId="16">
    <w:abstractNumId w:val="37"/>
  </w:num>
  <w:num w:numId="17">
    <w:abstractNumId w:val="18"/>
  </w:num>
  <w:num w:numId="18">
    <w:abstractNumId w:val="8"/>
  </w:num>
  <w:num w:numId="19">
    <w:abstractNumId w:val="26"/>
  </w:num>
  <w:num w:numId="20">
    <w:abstractNumId w:val="25"/>
  </w:num>
  <w:num w:numId="21">
    <w:abstractNumId w:val="9"/>
  </w:num>
  <w:num w:numId="22">
    <w:abstractNumId w:val="22"/>
  </w:num>
  <w:num w:numId="23">
    <w:abstractNumId w:val="19"/>
  </w:num>
  <w:num w:numId="24">
    <w:abstractNumId w:val="3"/>
  </w:num>
  <w:num w:numId="25">
    <w:abstractNumId w:val="1"/>
  </w:num>
  <w:num w:numId="26">
    <w:abstractNumId w:val="2"/>
  </w:num>
  <w:num w:numId="27">
    <w:abstractNumId w:val="20"/>
  </w:num>
  <w:num w:numId="28">
    <w:abstractNumId w:val="7"/>
  </w:num>
  <w:num w:numId="29">
    <w:abstractNumId w:val="23"/>
  </w:num>
  <w:num w:numId="30">
    <w:abstractNumId w:val="29"/>
  </w:num>
  <w:num w:numId="31">
    <w:abstractNumId w:val="32"/>
  </w:num>
  <w:num w:numId="32">
    <w:abstractNumId w:val="34"/>
  </w:num>
  <w:num w:numId="33">
    <w:abstractNumId w:val="0"/>
  </w:num>
  <w:num w:numId="34">
    <w:abstractNumId w:val="5"/>
  </w:num>
  <w:num w:numId="35">
    <w:abstractNumId w:val="28"/>
  </w:num>
  <w:num w:numId="36">
    <w:abstractNumId w:val="14"/>
  </w:num>
  <w:num w:numId="37">
    <w:abstractNumId w:val="15"/>
  </w:num>
  <w:num w:numId="38">
    <w:abstractNumId w:val="13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A7B"/>
    <w:rsid w:val="00001369"/>
    <w:rsid w:val="00001DC5"/>
    <w:rsid w:val="000043A8"/>
    <w:rsid w:val="0000752D"/>
    <w:rsid w:val="0001172F"/>
    <w:rsid w:val="000133F7"/>
    <w:rsid w:val="00014AFA"/>
    <w:rsid w:val="00015376"/>
    <w:rsid w:val="00020594"/>
    <w:rsid w:val="00020F7D"/>
    <w:rsid w:val="00021CAB"/>
    <w:rsid w:val="00022687"/>
    <w:rsid w:val="00023AEC"/>
    <w:rsid w:val="00024812"/>
    <w:rsid w:val="00025D1D"/>
    <w:rsid w:val="00026DCC"/>
    <w:rsid w:val="00030A71"/>
    <w:rsid w:val="0003335A"/>
    <w:rsid w:val="00036942"/>
    <w:rsid w:val="0004013B"/>
    <w:rsid w:val="000443A2"/>
    <w:rsid w:val="000445FA"/>
    <w:rsid w:val="00044C3F"/>
    <w:rsid w:val="00044C5E"/>
    <w:rsid w:val="00047054"/>
    <w:rsid w:val="00047EF3"/>
    <w:rsid w:val="000542A3"/>
    <w:rsid w:val="00055711"/>
    <w:rsid w:val="000579E7"/>
    <w:rsid w:val="0006563B"/>
    <w:rsid w:val="000676DE"/>
    <w:rsid w:val="000705FB"/>
    <w:rsid w:val="00070753"/>
    <w:rsid w:val="00070768"/>
    <w:rsid w:val="0007187D"/>
    <w:rsid w:val="00073919"/>
    <w:rsid w:val="000742AF"/>
    <w:rsid w:val="00076FBA"/>
    <w:rsid w:val="00081DA3"/>
    <w:rsid w:val="00082062"/>
    <w:rsid w:val="000832C6"/>
    <w:rsid w:val="00084890"/>
    <w:rsid w:val="000848C0"/>
    <w:rsid w:val="00084EF0"/>
    <w:rsid w:val="0008620D"/>
    <w:rsid w:val="00086E40"/>
    <w:rsid w:val="00091000"/>
    <w:rsid w:val="00092828"/>
    <w:rsid w:val="000957A4"/>
    <w:rsid w:val="00097D03"/>
    <w:rsid w:val="000A01D6"/>
    <w:rsid w:val="000A2BB1"/>
    <w:rsid w:val="000A2C65"/>
    <w:rsid w:val="000A4422"/>
    <w:rsid w:val="000A75E4"/>
    <w:rsid w:val="000B1597"/>
    <w:rsid w:val="000B1982"/>
    <w:rsid w:val="000B37E4"/>
    <w:rsid w:val="000B3E5C"/>
    <w:rsid w:val="000B66DC"/>
    <w:rsid w:val="000C0045"/>
    <w:rsid w:val="000C2AA5"/>
    <w:rsid w:val="000C371E"/>
    <w:rsid w:val="000C4A79"/>
    <w:rsid w:val="000D107C"/>
    <w:rsid w:val="000D77DB"/>
    <w:rsid w:val="000E483B"/>
    <w:rsid w:val="000E5B4A"/>
    <w:rsid w:val="000F0C21"/>
    <w:rsid w:val="000F37C4"/>
    <w:rsid w:val="00100A1C"/>
    <w:rsid w:val="00103B65"/>
    <w:rsid w:val="00103B73"/>
    <w:rsid w:val="00111C75"/>
    <w:rsid w:val="00112155"/>
    <w:rsid w:val="00114CEF"/>
    <w:rsid w:val="00117818"/>
    <w:rsid w:val="00117FBC"/>
    <w:rsid w:val="00125A25"/>
    <w:rsid w:val="0012603C"/>
    <w:rsid w:val="00126359"/>
    <w:rsid w:val="0012673A"/>
    <w:rsid w:val="00127B17"/>
    <w:rsid w:val="0013126E"/>
    <w:rsid w:val="00131B34"/>
    <w:rsid w:val="001338DA"/>
    <w:rsid w:val="0013506E"/>
    <w:rsid w:val="001361A6"/>
    <w:rsid w:val="00140EF3"/>
    <w:rsid w:val="00141ABD"/>
    <w:rsid w:val="00142AD5"/>
    <w:rsid w:val="0014376B"/>
    <w:rsid w:val="00150182"/>
    <w:rsid w:val="00150A7B"/>
    <w:rsid w:val="00153AB3"/>
    <w:rsid w:val="00154748"/>
    <w:rsid w:val="00154EA2"/>
    <w:rsid w:val="00155AFB"/>
    <w:rsid w:val="00161284"/>
    <w:rsid w:val="00164FAF"/>
    <w:rsid w:val="001672E4"/>
    <w:rsid w:val="00167998"/>
    <w:rsid w:val="001731D4"/>
    <w:rsid w:val="00174A21"/>
    <w:rsid w:val="00174BD9"/>
    <w:rsid w:val="00177D87"/>
    <w:rsid w:val="001831E2"/>
    <w:rsid w:val="00183801"/>
    <w:rsid w:val="0018590E"/>
    <w:rsid w:val="001877E8"/>
    <w:rsid w:val="00187C0B"/>
    <w:rsid w:val="001911E2"/>
    <w:rsid w:val="0019314A"/>
    <w:rsid w:val="001949F8"/>
    <w:rsid w:val="001A05D5"/>
    <w:rsid w:val="001A3231"/>
    <w:rsid w:val="001A3ED6"/>
    <w:rsid w:val="001A44A4"/>
    <w:rsid w:val="001A4C88"/>
    <w:rsid w:val="001B0366"/>
    <w:rsid w:val="001B3565"/>
    <w:rsid w:val="001B388F"/>
    <w:rsid w:val="001C4D15"/>
    <w:rsid w:val="001D40BE"/>
    <w:rsid w:val="001D5D54"/>
    <w:rsid w:val="001D76D5"/>
    <w:rsid w:val="001E2A7D"/>
    <w:rsid w:val="001E40F8"/>
    <w:rsid w:val="001E4F2D"/>
    <w:rsid w:val="001F0BF0"/>
    <w:rsid w:val="001F11CC"/>
    <w:rsid w:val="001F1531"/>
    <w:rsid w:val="001F37BC"/>
    <w:rsid w:val="00202667"/>
    <w:rsid w:val="00207E7D"/>
    <w:rsid w:val="002137B3"/>
    <w:rsid w:val="00214C80"/>
    <w:rsid w:val="002159F5"/>
    <w:rsid w:val="00222224"/>
    <w:rsid w:val="00223FEF"/>
    <w:rsid w:val="00224288"/>
    <w:rsid w:val="00226EE5"/>
    <w:rsid w:val="00227F4E"/>
    <w:rsid w:val="00233AAB"/>
    <w:rsid w:val="002357C2"/>
    <w:rsid w:val="00235A62"/>
    <w:rsid w:val="00237503"/>
    <w:rsid w:val="0023778F"/>
    <w:rsid w:val="00237888"/>
    <w:rsid w:val="00241848"/>
    <w:rsid w:val="002447E8"/>
    <w:rsid w:val="0024487D"/>
    <w:rsid w:val="00250D9E"/>
    <w:rsid w:val="00253BDE"/>
    <w:rsid w:val="002567FD"/>
    <w:rsid w:val="0026167C"/>
    <w:rsid w:val="00264200"/>
    <w:rsid w:val="0026473B"/>
    <w:rsid w:val="00267AC7"/>
    <w:rsid w:val="00271129"/>
    <w:rsid w:val="00282FBC"/>
    <w:rsid w:val="0028407A"/>
    <w:rsid w:val="002861C1"/>
    <w:rsid w:val="00286C7A"/>
    <w:rsid w:val="002926BE"/>
    <w:rsid w:val="00292C2C"/>
    <w:rsid w:val="00293944"/>
    <w:rsid w:val="0029699F"/>
    <w:rsid w:val="002A23E1"/>
    <w:rsid w:val="002A2798"/>
    <w:rsid w:val="002A330C"/>
    <w:rsid w:val="002A5BEE"/>
    <w:rsid w:val="002B0A37"/>
    <w:rsid w:val="002B0C8F"/>
    <w:rsid w:val="002B3759"/>
    <w:rsid w:val="002B5BF7"/>
    <w:rsid w:val="002B6915"/>
    <w:rsid w:val="002B738C"/>
    <w:rsid w:val="002C0266"/>
    <w:rsid w:val="002C0A1F"/>
    <w:rsid w:val="002C264C"/>
    <w:rsid w:val="002C2C9C"/>
    <w:rsid w:val="002C3904"/>
    <w:rsid w:val="002C48DD"/>
    <w:rsid w:val="002C7481"/>
    <w:rsid w:val="002C7F71"/>
    <w:rsid w:val="002D1734"/>
    <w:rsid w:val="002D29C8"/>
    <w:rsid w:val="002D2B88"/>
    <w:rsid w:val="002D2C4A"/>
    <w:rsid w:val="002D487F"/>
    <w:rsid w:val="002D49BD"/>
    <w:rsid w:val="002D6F51"/>
    <w:rsid w:val="002D7655"/>
    <w:rsid w:val="002E0CB2"/>
    <w:rsid w:val="002E1CCC"/>
    <w:rsid w:val="002E3611"/>
    <w:rsid w:val="002E5ACD"/>
    <w:rsid w:val="002F021A"/>
    <w:rsid w:val="002F7F92"/>
    <w:rsid w:val="0030472D"/>
    <w:rsid w:val="0030504E"/>
    <w:rsid w:val="0030515D"/>
    <w:rsid w:val="00307100"/>
    <w:rsid w:val="003076F9"/>
    <w:rsid w:val="003116C5"/>
    <w:rsid w:val="00312987"/>
    <w:rsid w:val="00312B22"/>
    <w:rsid w:val="00313CEE"/>
    <w:rsid w:val="00313E23"/>
    <w:rsid w:val="003142B5"/>
    <w:rsid w:val="00316734"/>
    <w:rsid w:val="00320302"/>
    <w:rsid w:val="0032438A"/>
    <w:rsid w:val="003245BF"/>
    <w:rsid w:val="003251C9"/>
    <w:rsid w:val="00325E17"/>
    <w:rsid w:val="00327892"/>
    <w:rsid w:val="0033030B"/>
    <w:rsid w:val="0033096A"/>
    <w:rsid w:val="00330D26"/>
    <w:rsid w:val="00330E7A"/>
    <w:rsid w:val="00331FA0"/>
    <w:rsid w:val="003320D8"/>
    <w:rsid w:val="003320FC"/>
    <w:rsid w:val="00334E3E"/>
    <w:rsid w:val="00335E27"/>
    <w:rsid w:val="00337207"/>
    <w:rsid w:val="00337C2F"/>
    <w:rsid w:val="003402A3"/>
    <w:rsid w:val="00341A3C"/>
    <w:rsid w:val="00341D9B"/>
    <w:rsid w:val="003443BA"/>
    <w:rsid w:val="00344FA9"/>
    <w:rsid w:val="003465BB"/>
    <w:rsid w:val="00352EE5"/>
    <w:rsid w:val="00355C61"/>
    <w:rsid w:val="003574EE"/>
    <w:rsid w:val="00357B2F"/>
    <w:rsid w:val="00360F5A"/>
    <w:rsid w:val="003636F5"/>
    <w:rsid w:val="00365091"/>
    <w:rsid w:val="003669D1"/>
    <w:rsid w:val="00366E48"/>
    <w:rsid w:val="003729EF"/>
    <w:rsid w:val="00373E83"/>
    <w:rsid w:val="00374524"/>
    <w:rsid w:val="00377157"/>
    <w:rsid w:val="00377416"/>
    <w:rsid w:val="003817EE"/>
    <w:rsid w:val="00381E22"/>
    <w:rsid w:val="0038272D"/>
    <w:rsid w:val="00382E50"/>
    <w:rsid w:val="003831E3"/>
    <w:rsid w:val="00383867"/>
    <w:rsid w:val="00387729"/>
    <w:rsid w:val="00390179"/>
    <w:rsid w:val="00390ACC"/>
    <w:rsid w:val="003926AB"/>
    <w:rsid w:val="003979CE"/>
    <w:rsid w:val="00397D96"/>
    <w:rsid w:val="00397D9E"/>
    <w:rsid w:val="003A1C93"/>
    <w:rsid w:val="003A2A9D"/>
    <w:rsid w:val="003A5250"/>
    <w:rsid w:val="003A57DC"/>
    <w:rsid w:val="003A7FFA"/>
    <w:rsid w:val="003B10B4"/>
    <w:rsid w:val="003B3CF6"/>
    <w:rsid w:val="003B45FF"/>
    <w:rsid w:val="003B507D"/>
    <w:rsid w:val="003B6E17"/>
    <w:rsid w:val="003C1164"/>
    <w:rsid w:val="003C2BB7"/>
    <w:rsid w:val="003C2F81"/>
    <w:rsid w:val="003C352B"/>
    <w:rsid w:val="003C5D08"/>
    <w:rsid w:val="003C7EF2"/>
    <w:rsid w:val="003D0250"/>
    <w:rsid w:val="003D10CF"/>
    <w:rsid w:val="003D1F42"/>
    <w:rsid w:val="003D225D"/>
    <w:rsid w:val="003D503D"/>
    <w:rsid w:val="003E26EC"/>
    <w:rsid w:val="003F01CF"/>
    <w:rsid w:val="003F6176"/>
    <w:rsid w:val="00404A25"/>
    <w:rsid w:val="00411B89"/>
    <w:rsid w:val="004133B7"/>
    <w:rsid w:val="0041446B"/>
    <w:rsid w:val="00414B3F"/>
    <w:rsid w:val="004153B9"/>
    <w:rsid w:val="004168FB"/>
    <w:rsid w:val="0041747E"/>
    <w:rsid w:val="00420BEE"/>
    <w:rsid w:val="0042251B"/>
    <w:rsid w:val="0042276E"/>
    <w:rsid w:val="004229C8"/>
    <w:rsid w:val="00423838"/>
    <w:rsid w:val="004248C1"/>
    <w:rsid w:val="00425319"/>
    <w:rsid w:val="0042768A"/>
    <w:rsid w:val="00427DF6"/>
    <w:rsid w:val="00436953"/>
    <w:rsid w:val="00436BFA"/>
    <w:rsid w:val="00442FFC"/>
    <w:rsid w:val="00443894"/>
    <w:rsid w:val="004454F0"/>
    <w:rsid w:val="00445A2D"/>
    <w:rsid w:val="00446C3D"/>
    <w:rsid w:val="00450A26"/>
    <w:rsid w:val="00451591"/>
    <w:rsid w:val="00452873"/>
    <w:rsid w:val="00453DC4"/>
    <w:rsid w:val="00453ED1"/>
    <w:rsid w:val="0045706A"/>
    <w:rsid w:val="00457B84"/>
    <w:rsid w:val="00461D2B"/>
    <w:rsid w:val="00462034"/>
    <w:rsid w:val="00466D2A"/>
    <w:rsid w:val="00467B02"/>
    <w:rsid w:val="00472421"/>
    <w:rsid w:val="00474F1D"/>
    <w:rsid w:val="00476E8C"/>
    <w:rsid w:val="0047700A"/>
    <w:rsid w:val="00477B93"/>
    <w:rsid w:val="004831A8"/>
    <w:rsid w:val="00483584"/>
    <w:rsid w:val="00484711"/>
    <w:rsid w:val="00484D67"/>
    <w:rsid w:val="00485CA4"/>
    <w:rsid w:val="00486F55"/>
    <w:rsid w:val="004870DF"/>
    <w:rsid w:val="004925A8"/>
    <w:rsid w:val="004A0514"/>
    <w:rsid w:val="004A06D0"/>
    <w:rsid w:val="004A14C7"/>
    <w:rsid w:val="004A14FB"/>
    <w:rsid w:val="004A414C"/>
    <w:rsid w:val="004A608E"/>
    <w:rsid w:val="004A6895"/>
    <w:rsid w:val="004A7CAF"/>
    <w:rsid w:val="004B0B99"/>
    <w:rsid w:val="004B1651"/>
    <w:rsid w:val="004B2AEE"/>
    <w:rsid w:val="004B51AC"/>
    <w:rsid w:val="004B64E6"/>
    <w:rsid w:val="004C727B"/>
    <w:rsid w:val="004D34BC"/>
    <w:rsid w:val="004D538A"/>
    <w:rsid w:val="004D7213"/>
    <w:rsid w:val="004E077F"/>
    <w:rsid w:val="004E1A0D"/>
    <w:rsid w:val="004E54BE"/>
    <w:rsid w:val="004E6B44"/>
    <w:rsid w:val="004F0842"/>
    <w:rsid w:val="004F0989"/>
    <w:rsid w:val="004F0F24"/>
    <w:rsid w:val="004F162B"/>
    <w:rsid w:val="004F2DED"/>
    <w:rsid w:val="004F36FA"/>
    <w:rsid w:val="004F4DA1"/>
    <w:rsid w:val="004F6AEA"/>
    <w:rsid w:val="004F6B32"/>
    <w:rsid w:val="004F75E7"/>
    <w:rsid w:val="0050544D"/>
    <w:rsid w:val="00505E77"/>
    <w:rsid w:val="00506861"/>
    <w:rsid w:val="0051035C"/>
    <w:rsid w:val="00511510"/>
    <w:rsid w:val="005115E1"/>
    <w:rsid w:val="005174E2"/>
    <w:rsid w:val="00523C61"/>
    <w:rsid w:val="00530270"/>
    <w:rsid w:val="0053058E"/>
    <w:rsid w:val="00530E1F"/>
    <w:rsid w:val="00531A56"/>
    <w:rsid w:val="00535C9E"/>
    <w:rsid w:val="00535EDF"/>
    <w:rsid w:val="00537FF9"/>
    <w:rsid w:val="0054010F"/>
    <w:rsid w:val="00540302"/>
    <w:rsid w:val="00540F14"/>
    <w:rsid w:val="00541793"/>
    <w:rsid w:val="005418CF"/>
    <w:rsid w:val="0054259A"/>
    <w:rsid w:val="00542E1B"/>
    <w:rsid w:val="00544EF4"/>
    <w:rsid w:val="00547489"/>
    <w:rsid w:val="005504D5"/>
    <w:rsid w:val="00556746"/>
    <w:rsid w:val="00556A18"/>
    <w:rsid w:val="00556F28"/>
    <w:rsid w:val="00557972"/>
    <w:rsid w:val="00561FFA"/>
    <w:rsid w:val="00562C57"/>
    <w:rsid w:val="0056368B"/>
    <w:rsid w:val="005644B9"/>
    <w:rsid w:val="00565737"/>
    <w:rsid w:val="00567A3E"/>
    <w:rsid w:val="00577444"/>
    <w:rsid w:val="00582DF9"/>
    <w:rsid w:val="00583640"/>
    <w:rsid w:val="00583F3B"/>
    <w:rsid w:val="00587F74"/>
    <w:rsid w:val="00590D6A"/>
    <w:rsid w:val="0059122E"/>
    <w:rsid w:val="005957A4"/>
    <w:rsid w:val="0059678E"/>
    <w:rsid w:val="00596CBD"/>
    <w:rsid w:val="00596EF3"/>
    <w:rsid w:val="005976D2"/>
    <w:rsid w:val="005A1F56"/>
    <w:rsid w:val="005A482A"/>
    <w:rsid w:val="005A60EC"/>
    <w:rsid w:val="005B02CC"/>
    <w:rsid w:val="005B14DA"/>
    <w:rsid w:val="005B54EA"/>
    <w:rsid w:val="005B649C"/>
    <w:rsid w:val="005B6BEA"/>
    <w:rsid w:val="005B7606"/>
    <w:rsid w:val="005C280C"/>
    <w:rsid w:val="005C2C58"/>
    <w:rsid w:val="005C3530"/>
    <w:rsid w:val="005C402C"/>
    <w:rsid w:val="005C4641"/>
    <w:rsid w:val="005C6FA2"/>
    <w:rsid w:val="005C717D"/>
    <w:rsid w:val="005D0203"/>
    <w:rsid w:val="005D0766"/>
    <w:rsid w:val="005D2B47"/>
    <w:rsid w:val="005D2D4D"/>
    <w:rsid w:val="005D66C0"/>
    <w:rsid w:val="005D756B"/>
    <w:rsid w:val="005D7E62"/>
    <w:rsid w:val="005E0413"/>
    <w:rsid w:val="005E0CEE"/>
    <w:rsid w:val="005E1A51"/>
    <w:rsid w:val="005E4641"/>
    <w:rsid w:val="005E6214"/>
    <w:rsid w:val="005F6AF7"/>
    <w:rsid w:val="005F708A"/>
    <w:rsid w:val="005F7A3A"/>
    <w:rsid w:val="0060034C"/>
    <w:rsid w:val="00603DC5"/>
    <w:rsid w:val="00604686"/>
    <w:rsid w:val="006078CF"/>
    <w:rsid w:val="00607B34"/>
    <w:rsid w:val="0061095B"/>
    <w:rsid w:val="00613A56"/>
    <w:rsid w:val="006142E2"/>
    <w:rsid w:val="00614C0E"/>
    <w:rsid w:val="0061725A"/>
    <w:rsid w:val="00620205"/>
    <w:rsid w:val="0062256D"/>
    <w:rsid w:val="00624199"/>
    <w:rsid w:val="00625605"/>
    <w:rsid w:val="006303B4"/>
    <w:rsid w:val="00630950"/>
    <w:rsid w:val="00633E8B"/>
    <w:rsid w:val="00633F13"/>
    <w:rsid w:val="00634F46"/>
    <w:rsid w:val="00636473"/>
    <w:rsid w:val="00637EA2"/>
    <w:rsid w:val="00640AFD"/>
    <w:rsid w:val="006437FE"/>
    <w:rsid w:val="00644052"/>
    <w:rsid w:val="00644691"/>
    <w:rsid w:val="00644FD7"/>
    <w:rsid w:val="00645493"/>
    <w:rsid w:val="0065219C"/>
    <w:rsid w:val="006529D8"/>
    <w:rsid w:val="00660A05"/>
    <w:rsid w:val="006621B7"/>
    <w:rsid w:val="00666845"/>
    <w:rsid w:val="00670B45"/>
    <w:rsid w:val="0067137F"/>
    <w:rsid w:val="00671FAE"/>
    <w:rsid w:val="006740D4"/>
    <w:rsid w:val="00676A1E"/>
    <w:rsid w:val="00676F7C"/>
    <w:rsid w:val="00680874"/>
    <w:rsid w:val="00680E59"/>
    <w:rsid w:val="0068245D"/>
    <w:rsid w:val="00682C2E"/>
    <w:rsid w:val="00682DCC"/>
    <w:rsid w:val="00685617"/>
    <w:rsid w:val="00686071"/>
    <w:rsid w:val="00692C77"/>
    <w:rsid w:val="00694057"/>
    <w:rsid w:val="00694662"/>
    <w:rsid w:val="00694995"/>
    <w:rsid w:val="00694DA5"/>
    <w:rsid w:val="006953C3"/>
    <w:rsid w:val="00697699"/>
    <w:rsid w:val="00697DD3"/>
    <w:rsid w:val="006A2178"/>
    <w:rsid w:val="006A28AF"/>
    <w:rsid w:val="006A6FC5"/>
    <w:rsid w:val="006A6FDC"/>
    <w:rsid w:val="006A726E"/>
    <w:rsid w:val="006A7870"/>
    <w:rsid w:val="006B1945"/>
    <w:rsid w:val="006B2D06"/>
    <w:rsid w:val="006B40B5"/>
    <w:rsid w:val="006B655F"/>
    <w:rsid w:val="006C6C4F"/>
    <w:rsid w:val="006C74B2"/>
    <w:rsid w:val="006D0319"/>
    <w:rsid w:val="006D3B55"/>
    <w:rsid w:val="006D589C"/>
    <w:rsid w:val="006D6264"/>
    <w:rsid w:val="006E1BD8"/>
    <w:rsid w:val="006E4C57"/>
    <w:rsid w:val="006F0639"/>
    <w:rsid w:val="006F0A5A"/>
    <w:rsid w:val="006F1BCD"/>
    <w:rsid w:val="006F1CA5"/>
    <w:rsid w:val="006F230D"/>
    <w:rsid w:val="006F2643"/>
    <w:rsid w:val="006F37D4"/>
    <w:rsid w:val="006F3F10"/>
    <w:rsid w:val="006F5CF4"/>
    <w:rsid w:val="00704901"/>
    <w:rsid w:val="0070577C"/>
    <w:rsid w:val="00705C6F"/>
    <w:rsid w:val="007061CD"/>
    <w:rsid w:val="00714835"/>
    <w:rsid w:val="0071576E"/>
    <w:rsid w:val="0071752C"/>
    <w:rsid w:val="00717A53"/>
    <w:rsid w:val="00721538"/>
    <w:rsid w:val="0072361B"/>
    <w:rsid w:val="007244AC"/>
    <w:rsid w:val="00727157"/>
    <w:rsid w:val="0073192A"/>
    <w:rsid w:val="00732131"/>
    <w:rsid w:val="007327A0"/>
    <w:rsid w:val="00732AF1"/>
    <w:rsid w:val="00735066"/>
    <w:rsid w:val="007359BA"/>
    <w:rsid w:val="00735E5F"/>
    <w:rsid w:val="007368A0"/>
    <w:rsid w:val="00740380"/>
    <w:rsid w:val="00741B20"/>
    <w:rsid w:val="00742813"/>
    <w:rsid w:val="0074355D"/>
    <w:rsid w:val="00743A24"/>
    <w:rsid w:val="00743A31"/>
    <w:rsid w:val="00744930"/>
    <w:rsid w:val="00745752"/>
    <w:rsid w:val="00745F8D"/>
    <w:rsid w:val="00746982"/>
    <w:rsid w:val="007503A9"/>
    <w:rsid w:val="00755104"/>
    <w:rsid w:val="0075748E"/>
    <w:rsid w:val="00757BA1"/>
    <w:rsid w:val="0076485F"/>
    <w:rsid w:val="00765B1C"/>
    <w:rsid w:val="0076702F"/>
    <w:rsid w:val="007736A5"/>
    <w:rsid w:val="00773A87"/>
    <w:rsid w:val="007759C2"/>
    <w:rsid w:val="007767CB"/>
    <w:rsid w:val="0077739F"/>
    <w:rsid w:val="00782CD7"/>
    <w:rsid w:val="00782F8E"/>
    <w:rsid w:val="007833A7"/>
    <w:rsid w:val="007854EB"/>
    <w:rsid w:val="00786A2D"/>
    <w:rsid w:val="007870E1"/>
    <w:rsid w:val="00787241"/>
    <w:rsid w:val="00791CB8"/>
    <w:rsid w:val="0079445B"/>
    <w:rsid w:val="007951E7"/>
    <w:rsid w:val="00797211"/>
    <w:rsid w:val="007A1A8D"/>
    <w:rsid w:val="007A3F21"/>
    <w:rsid w:val="007A45BB"/>
    <w:rsid w:val="007A62C8"/>
    <w:rsid w:val="007A7D33"/>
    <w:rsid w:val="007B10D5"/>
    <w:rsid w:val="007B2C88"/>
    <w:rsid w:val="007B3501"/>
    <w:rsid w:val="007B379E"/>
    <w:rsid w:val="007B5427"/>
    <w:rsid w:val="007B651B"/>
    <w:rsid w:val="007B68C7"/>
    <w:rsid w:val="007C01DB"/>
    <w:rsid w:val="007C1B9F"/>
    <w:rsid w:val="007C2D4E"/>
    <w:rsid w:val="007C2ECF"/>
    <w:rsid w:val="007C392D"/>
    <w:rsid w:val="007C5110"/>
    <w:rsid w:val="007D0F8B"/>
    <w:rsid w:val="007D1656"/>
    <w:rsid w:val="007D7856"/>
    <w:rsid w:val="007E1791"/>
    <w:rsid w:val="007E5964"/>
    <w:rsid w:val="007F4054"/>
    <w:rsid w:val="007F5EFF"/>
    <w:rsid w:val="00801263"/>
    <w:rsid w:val="00802E89"/>
    <w:rsid w:val="008043AD"/>
    <w:rsid w:val="00804868"/>
    <w:rsid w:val="008049A0"/>
    <w:rsid w:val="008079D6"/>
    <w:rsid w:val="008112CC"/>
    <w:rsid w:val="008119AF"/>
    <w:rsid w:val="00825831"/>
    <w:rsid w:val="008267E0"/>
    <w:rsid w:val="0082697D"/>
    <w:rsid w:val="00826DA2"/>
    <w:rsid w:val="00830494"/>
    <w:rsid w:val="00833B65"/>
    <w:rsid w:val="00833D9C"/>
    <w:rsid w:val="00835D8F"/>
    <w:rsid w:val="0083647E"/>
    <w:rsid w:val="008367F5"/>
    <w:rsid w:val="008375F8"/>
    <w:rsid w:val="00842E29"/>
    <w:rsid w:val="00843E8D"/>
    <w:rsid w:val="008463EE"/>
    <w:rsid w:val="00850D6F"/>
    <w:rsid w:val="008513F8"/>
    <w:rsid w:val="00853AED"/>
    <w:rsid w:val="00853C5F"/>
    <w:rsid w:val="00855DB5"/>
    <w:rsid w:val="008603E0"/>
    <w:rsid w:val="00864C93"/>
    <w:rsid w:val="00865069"/>
    <w:rsid w:val="00865AA0"/>
    <w:rsid w:val="00866BEA"/>
    <w:rsid w:val="008706B7"/>
    <w:rsid w:val="0087217F"/>
    <w:rsid w:val="00876225"/>
    <w:rsid w:val="00880B32"/>
    <w:rsid w:val="00886204"/>
    <w:rsid w:val="00886926"/>
    <w:rsid w:val="00886B8C"/>
    <w:rsid w:val="00886E27"/>
    <w:rsid w:val="00887131"/>
    <w:rsid w:val="00891EBD"/>
    <w:rsid w:val="00893197"/>
    <w:rsid w:val="00896F24"/>
    <w:rsid w:val="008979AD"/>
    <w:rsid w:val="008A18C2"/>
    <w:rsid w:val="008A1E07"/>
    <w:rsid w:val="008A318B"/>
    <w:rsid w:val="008A59E1"/>
    <w:rsid w:val="008A5A7E"/>
    <w:rsid w:val="008A6A92"/>
    <w:rsid w:val="008B0007"/>
    <w:rsid w:val="008B2EE8"/>
    <w:rsid w:val="008B4019"/>
    <w:rsid w:val="008B4537"/>
    <w:rsid w:val="008B5B9B"/>
    <w:rsid w:val="008B656C"/>
    <w:rsid w:val="008C3D62"/>
    <w:rsid w:val="008C4DD9"/>
    <w:rsid w:val="008C5E04"/>
    <w:rsid w:val="008C679E"/>
    <w:rsid w:val="008D0C36"/>
    <w:rsid w:val="008D1184"/>
    <w:rsid w:val="008D1E81"/>
    <w:rsid w:val="008D1EC7"/>
    <w:rsid w:val="008D29B6"/>
    <w:rsid w:val="008D61B5"/>
    <w:rsid w:val="008D68C5"/>
    <w:rsid w:val="008D6BFB"/>
    <w:rsid w:val="008D7DA6"/>
    <w:rsid w:val="008E02BA"/>
    <w:rsid w:val="008E1985"/>
    <w:rsid w:val="008E5910"/>
    <w:rsid w:val="008E77FF"/>
    <w:rsid w:val="008F13D1"/>
    <w:rsid w:val="008F1F44"/>
    <w:rsid w:val="008F28BB"/>
    <w:rsid w:val="008F377C"/>
    <w:rsid w:val="00901270"/>
    <w:rsid w:val="00902D60"/>
    <w:rsid w:val="009047FD"/>
    <w:rsid w:val="00905444"/>
    <w:rsid w:val="0091110D"/>
    <w:rsid w:val="00912B9F"/>
    <w:rsid w:val="00913F6F"/>
    <w:rsid w:val="0091472F"/>
    <w:rsid w:val="0091523D"/>
    <w:rsid w:val="009158BC"/>
    <w:rsid w:val="00917218"/>
    <w:rsid w:val="00925470"/>
    <w:rsid w:val="00926B4A"/>
    <w:rsid w:val="00931F07"/>
    <w:rsid w:val="00936493"/>
    <w:rsid w:val="0093659A"/>
    <w:rsid w:val="0094338E"/>
    <w:rsid w:val="00944B0C"/>
    <w:rsid w:val="00945A7B"/>
    <w:rsid w:val="0094799D"/>
    <w:rsid w:val="00950152"/>
    <w:rsid w:val="009501F1"/>
    <w:rsid w:val="009552A3"/>
    <w:rsid w:val="00955872"/>
    <w:rsid w:val="009572DB"/>
    <w:rsid w:val="00960A22"/>
    <w:rsid w:val="009716DF"/>
    <w:rsid w:val="0097193D"/>
    <w:rsid w:val="009726F8"/>
    <w:rsid w:val="00977576"/>
    <w:rsid w:val="00980460"/>
    <w:rsid w:val="00980AF4"/>
    <w:rsid w:val="00983C50"/>
    <w:rsid w:val="009848CB"/>
    <w:rsid w:val="00984CFA"/>
    <w:rsid w:val="00990A13"/>
    <w:rsid w:val="00995FC4"/>
    <w:rsid w:val="009A1B48"/>
    <w:rsid w:val="009A21E4"/>
    <w:rsid w:val="009A5404"/>
    <w:rsid w:val="009A787C"/>
    <w:rsid w:val="009B0207"/>
    <w:rsid w:val="009B3235"/>
    <w:rsid w:val="009B3882"/>
    <w:rsid w:val="009B3E1B"/>
    <w:rsid w:val="009B43D6"/>
    <w:rsid w:val="009B50A6"/>
    <w:rsid w:val="009B5A66"/>
    <w:rsid w:val="009C0FD2"/>
    <w:rsid w:val="009C59C9"/>
    <w:rsid w:val="009C66CC"/>
    <w:rsid w:val="009C6B87"/>
    <w:rsid w:val="009D64B8"/>
    <w:rsid w:val="009D6FF2"/>
    <w:rsid w:val="009E0C8D"/>
    <w:rsid w:val="009E12AD"/>
    <w:rsid w:val="009E1B92"/>
    <w:rsid w:val="009E1EB8"/>
    <w:rsid w:val="009E2083"/>
    <w:rsid w:val="009E428D"/>
    <w:rsid w:val="009E44B4"/>
    <w:rsid w:val="009E475F"/>
    <w:rsid w:val="009E4A9F"/>
    <w:rsid w:val="009E78E6"/>
    <w:rsid w:val="009F6C1D"/>
    <w:rsid w:val="009F727E"/>
    <w:rsid w:val="009F7C21"/>
    <w:rsid w:val="00A04596"/>
    <w:rsid w:val="00A0472B"/>
    <w:rsid w:val="00A04EF6"/>
    <w:rsid w:val="00A1079F"/>
    <w:rsid w:val="00A13646"/>
    <w:rsid w:val="00A149EE"/>
    <w:rsid w:val="00A16BE6"/>
    <w:rsid w:val="00A20F02"/>
    <w:rsid w:val="00A212B7"/>
    <w:rsid w:val="00A21692"/>
    <w:rsid w:val="00A23314"/>
    <w:rsid w:val="00A236EA"/>
    <w:rsid w:val="00A2492D"/>
    <w:rsid w:val="00A24A71"/>
    <w:rsid w:val="00A24D5C"/>
    <w:rsid w:val="00A268BB"/>
    <w:rsid w:val="00A27687"/>
    <w:rsid w:val="00A27D8F"/>
    <w:rsid w:val="00A30D7A"/>
    <w:rsid w:val="00A312D2"/>
    <w:rsid w:val="00A31331"/>
    <w:rsid w:val="00A3218D"/>
    <w:rsid w:val="00A32505"/>
    <w:rsid w:val="00A3254E"/>
    <w:rsid w:val="00A3349E"/>
    <w:rsid w:val="00A34813"/>
    <w:rsid w:val="00A430FE"/>
    <w:rsid w:val="00A43AE2"/>
    <w:rsid w:val="00A43C2C"/>
    <w:rsid w:val="00A43D43"/>
    <w:rsid w:val="00A46D20"/>
    <w:rsid w:val="00A519F2"/>
    <w:rsid w:val="00A51C22"/>
    <w:rsid w:val="00A52DEB"/>
    <w:rsid w:val="00A55058"/>
    <w:rsid w:val="00A57DCF"/>
    <w:rsid w:val="00A60144"/>
    <w:rsid w:val="00A623C7"/>
    <w:rsid w:val="00A70142"/>
    <w:rsid w:val="00A70AED"/>
    <w:rsid w:val="00A719B1"/>
    <w:rsid w:val="00A7314E"/>
    <w:rsid w:val="00A73687"/>
    <w:rsid w:val="00A739AD"/>
    <w:rsid w:val="00A76DFF"/>
    <w:rsid w:val="00A80025"/>
    <w:rsid w:val="00A80E45"/>
    <w:rsid w:val="00A81F82"/>
    <w:rsid w:val="00A90EFD"/>
    <w:rsid w:val="00A91A16"/>
    <w:rsid w:val="00A92C88"/>
    <w:rsid w:val="00A94E8B"/>
    <w:rsid w:val="00A95917"/>
    <w:rsid w:val="00AA13DA"/>
    <w:rsid w:val="00AA2537"/>
    <w:rsid w:val="00AB0B74"/>
    <w:rsid w:val="00AB1909"/>
    <w:rsid w:val="00AB37E8"/>
    <w:rsid w:val="00AB3CFA"/>
    <w:rsid w:val="00AC1046"/>
    <w:rsid w:val="00AD0AE8"/>
    <w:rsid w:val="00AD2B20"/>
    <w:rsid w:val="00AD3929"/>
    <w:rsid w:val="00AD66CF"/>
    <w:rsid w:val="00AE3E03"/>
    <w:rsid w:val="00AE49C9"/>
    <w:rsid w:val="00AE6B91"/>
    <w:rsid w:val="00AE6E4E"/>
    <w:rsid w:val="00AF1373"/>
    <w:rsid w:val="00AF28A3"/>
    <w:rsid w:val="00AF31A1"/>
    <w:rsid w:val="00AF31D0"/>
    <w:rsid w:val="00AF3C88"/>
    <w:rsid w:val="00AF424B"/>
    <w:rsid w:val="00AF6549"/>
    <w:rsid w:val="00AF75A6"/>
    <w:rsid w:val="00B000B7"/>
    <w:rsid w:val="00B01539"/>
    <w:rsid w:val="00B07312"/>
    <w:rsid w:val="00B11F16"/>
    <w:rsid w:val="00B11F1F"/>
    <w:rsid w:val="00B15184"/>
    <w:rsid w:val="00B16CBF"/>
    <w:rsid w:val="00B16E35"/>
    <w:rsid w:val="00B22249"/>
    <w:rsid w:val="00B237F1"/>
    <w:rsid w:val="00B2594B"/>
    <w:rsid w:val="00B274D8"/>
    <w:rsid w:val="00B3011F"/>
    <w:rsid w:val="00B322A4"/>
    <w:rsid w:val="00B3311E"/>
    <w:rsid w:val="00B36544"/>
    <w:rsid w:val="00B37FA1"/>
    <w:rsid w:val="00B4355B"/>
    <w:rsid w:val="00B44356"/>
    <w:rsid w:val="00B5335D"/>
    <w:rsid w:val="00B5348F"/>
    <w:rsid w:val="00B53E6D"/>
    <w:rsid w:val="00B54769"/>
    <w:rsid w:val="00B60060"/>
    <w:rsid w:val="00B612B0"/>
    <w:rsid w:val="00B64096"/>
    <w:rsid w:val="00B6499D"/>
    <w:rsid w:val="00B64FE6"/>
    <w:rsid w:val="00B66D6B"/>
    <w:rsid w:val="00B670F6"/>
    <w:rsid w:val="00B70406"/>
    <w:rsid w:val="00B72BC2"/>
    <w:rsid w:val="00B75FC4"/>
    <w:rsid w:val="00B762B6"/>
    <w:rsid w:val="00B76877"/>
    <w:rsid w:val="00B76E87"/>
    <w:rsid w:val="00B7741C"/>
    <w:rsid w:val="00B7753A"/>
    <w:rsid w:val="00B80330"/>
    <w:rsid w:val="00B80C31"/>
    <w:rsid w:val="00B852D1"/>
    <w:rsid w:val="00B92078"/>
    <w:rsid w:val="00B92BBE"/>
    <w:rsid w:val="00BA03E5"/>
    <w:rsid w:val="00BA0A2F"/>
    <w:rsid w:val="00BA0E28"/>
    <w:rsid w:val="00BA35A0"/>
    <w:rsid w:val="00BA4C8F"/>
    <w:rsid w:val="00BA5EDD"/>
    <w:rsid w:val="00BA5F48"/>
    <w:rsid w:val="00BA6261"/>
    <w:rsid w:val="00BA65A5"/>
    <w:rsid w:val="00BB2B2C"/>
    <w:rsid w:val="00BB4287"/>
    <w:rsid w:val="00BB5822"/>
    <w:rsid w:val="00BB59FD"/>
    <w:rsid w:val="00BC20F0"/>
    <w:rsid w:val="00BC4E07"/>
    <w:rsid w:val="00BC54CC"/>
    <w:rsid w:val="00BC5E95"/>
    <w:rsid w:val="00BC5F64"/>
    <w:rsid w:val="00BD0216"/>
    <w:rsid w:val="00BD7EAE"/>
    <w:rsid w:val="00BE0CD0"/>
    <w:rsid w:val="00BE2057"/>
    <w:rsid w:val="00BE2431"/>
    <w:rsid w:val="00BE55B7"/>
    <w:rsid w:val="00BE5719"/>
    <w:rsid w:val="00BE7B18"/>
    <w:rsid w:val="00BF033A"/>
    <w:rsid w:val="00BF130C"/>
    <w:rsid w:val="00BF164A"/>
    <w:rsid w:val="00BF26D5"/>
    <w:rsid w:val="00BF307D"/>
    <w:rsid w:val="00BF333F"/>
    <w:rsid w:val="00BF55FC"/>
    <w:rsid w:val="00C0036F"/>
    <w:rsid w:val="00C004C0"/>
    <w:rsid w:val="00C0134D"/>
    <w:rsid w:val="00C01E14"/>
    <w:rsid w:val="00C03901"/>
    <w:rsid w:val="00C04E41"/>
    <w:rsid w:val="00C063AA"/>
    <w:rsid w:val="00C07A85"/>
    <w:rsid w:val="00C1175D"/>
    <w:rsid w:val="00C11944"/>
    <w:rsid w:val="00C12837"/>
    <w:rsid w:val="00C156D2"/>
    <w:rsid w:val="00C17BFD"/>
    <w:rsid w:val="00C210F6"/>
    <w:rsid w:val="00C21C14"/>
    <w:rsid w:val="00C26398"/>
    <w:rsid w:val="00C26CB1"/>
    <w:rsid w:val="00C27C0A"/>
    <w:rsid w:val="00C306C7"/>
    <w:rsid w:val="00C30F24"/>
    <w:rsid w:val="00C310B6"/>
    <w:rsid w:val="00C3315C"/>
    <w:rsid w:val="00C3321B"/>
    <w:rsid w:val="00C3665B"/>
    <w:rsid w:val="00C437EE"/>
    <w:rsid w:val="00C4423A"/>
    <w:rsid w:val="00C453D3"/>
    <w:rsid w:val="00C462FE"/>
    <w:rsid w:val="00C47030"/>
    <w:rsid w:val="00C475D3"/>
    <w:rsid w:val="00C50452"/>
    <w:rsid w:val="00C5215B"/>
    <w:rsid w:val="00C53934"/>
    <w:rsid w:val="00C53DE6"/>
    <w:rsid w:val="00C55D96"/>
    <w:rsid w:val="00C57FAB"/>
    <w:rsid w:val="00C65780"/>
    <w:rsid w:val="00C663B9"/>
    <w:rsid w:val="00C66A90"/>
    <w:rsid w:val="00C67F3E"/>
    <w:rsid w:val="00C71E5F"/>
    <w:rsid w:val="00C73BA5"/>
    <w:rsid w:val="00C75657"/>
    <w:rsid w:val="00C75F5A"/>
    <w:rsid w:val="00C808F5"/>
    <w:rsid w:val="00C83ABF"/>
    <w:rsid w:val="00C83D39"/>
    <w:rsid w:val="00C8581A"/>
    <w:rsid w:val="00C86EB8"/>
    <w:rsid w:val="00C8719D"/>
    <w:rsid w:val="00C908B0"/>
    <w:rsid w:val="00CA3573"/>
    <w:rsid w:val="00CA454E"/>
    <w:rsid w:val="00CA5D04"/>
    <w:rsid w:val="00CA722F"/>
    <w:rsid w:val="00CA724E"/>
    <w:rsid w:val="00CB50C4"/>
    <w:rsid w:val="00CC35C1"/>
    <w:rsid w:val="00CD1895"/>
    <w:rsid w:val="00CD3706"/>
    <w:rsid w:val="00CD4FC3"/>
    <w:rsid w:val="00CD6370"/>
    <w:rsid w:val="00CD7346"/>
    <w:rsid w:val="00CE26C3"/>
    <w:rsid w:val="00CE29C5"/>
    <w:rsid w:val="00CE2C44"/>
    <w:rsid w:val="00CE37B3"/>
    <w:rsid w:val="00CE5DC4"/>
    <w:rsid w:val="00CE5E35"/>
    <w:rsid w:val="00CF63A3"/>
    <w:rsid w:val="00D0063A"/>
    <w:rsid w:val="00D00C2B"/>
    <w:rsid w:val="00D013D0"/>
    <w:rsid w:val="00D01511"/>
    <w:rsid w:val="00D02ECC"/>
    <w:rsid w:val="00D04D39"/>
    <w:rsid w:val="00D05579"/>
    <w:rsid w:val="00D079D3"/>
    <w:rsid w:val="00D07FD9"/>
    <w:rsid w:val="00D11309"/>
    <w:rsid w:val="00D1593A"/>
    <w:rsid w:val="00D17841"/>
    <w:rsid w:val="00D213EF"/>
    <w:rsid w:val="00D23D40"/>
    <w:rsid w:val="00D24C9E"/>
    <w:rsid w:val="00D26803"/>
    <w:rsid w:val="00D30948"/>
    <w:rsid w:val="00D31261"/>
    <w:rsid w:val="00D32B35"/>
    <w:rsid w:val="00D32E16"/>
    <w:rsid w:val="00D335FD"/>
    <w:rsid w:val="00D33A26"/>
    <w:rsid w:val="00D34125"/>
    <w:rsid w:val="00D3413C"/>
    <w:rsid w:val="00D35DE3"/>
    <w:rsid w:val="00D37135"/>
    <w:rsid w:val="00D400E8"/>
    <w:rsid w:val="00D41B61"/>
    <w:rsid w:val="00D43B5A"/>
    <w:rsid w:val="00D44198"/>
    <w:rsid w:val="00D46997"/>
    <w:rsid w:val="00D46EF5"/>
    <w:rsid w:val="00D470D4"/>
    <w:rsid w:val="00D51325"/>
    <w:rsid w:val="00D51EF3"/>
    <w:rsid w:val="00D553EF"/>
    <w:rsid w:val="00D569B9"/>
    <w:rsid w:val="00D56F43"/>
    <w:rsid w:val="00D5731B"/>
    <w:rsid w:val="00D57AC5"/>
    <w:rsid w:val="00D60FD5"/>
    <w:rsid w:val="00D6584C"/>
    <w:rsid w:val="00D6745B"/>
    <w:rsid w:val="00D76E0E"/>
    <w:rsid w:val="00D800F4"/>
    <w:rsid w:val="00D80D3F"/>
    <w:rsid w:val="00D84146"/>
    <w:rsid w:val="00D856A9"/>
    <w:rsid w:val="00D937DF"/>
    <w:rsid w:val="00D93BAB"/>
    <w:rsid w:val="00D95387"/>
    <w:rsid w:val="00D954AB"/>
    <w:rsid w:val="00DA03A0"/>
    <w:rsid w:val="00DA32A3"/>
    <w:rsid w:val="00DA615A"/>
    <w:rsid w:val="00DA6B99"/>
    <w:rsid w:val="00DB0DCA"/>
    <w:rsid w:val="00DB3850"/>
    <w:rsid w:val="00DB5719"/>
    <w:rsid w:val="00DB5A5C"/>
    <w:rsid w:val="00DB6B14"/>
    <w:rsid w:val="00DB7112"/>
    <w:rsid w:val="00DC0BC2"/>
    <w:rsid w:val="00DC137C"/>
    <w:rsid w:val="00DC46D7"/>
    <w:rsid w:val="00DC5FB7"/>
    <w:rsid w:val="00DD2061"/>
    <w:rsid w:val="00DD35B3"/>
    <w:rsid w:val="00DD395A"/>
    <w:rsid w:val="00DD42DD"/>
    <w:rsid w:val="00DD4D50"/>
    <w:rsid w:val="00DD587E"/>
    <w:rsid w:val="00DE3729"/>
    <w:rsid w:val="00DE3F37"/>
    <w:rsid w:val="00DE4AB5"/>
    <w:rsid w:val="00DE6054"/>
    <w:rsid w:val="00DF2EB1"/>
    <w:rsid w:val="00DF3D2D"/>
    <w:rsid w:val="00E0166F"/>
    <w:rsid w:val="00E01C32"/>
    <w:rsid w:val="00E03734"/>
    <w:rsid w:val="00E04C58"/>
    <w:rsid w:val="00E053BC"/>
    <w:rsid w:val="00E06280"/>
    <w:rsid w:val="00E07612"/>
    <w:rsid w:val="00E10823"/>
    <w:rsid w:val="00E10F6C"/>
    <w:rsid w:val="00E12623"/>
    <w:rsid w:val="00E12A84"/>
    <w:rsid w:val="00E1630D"/>
    <w:rsid w:val="00E23CE7"/>
    <w:rsid w:val="00E249A2"/>
    <w:rsid w:val="00E26D38"/>
    <w:rsid w:val="00E2749B"/>
    <w:rsid w:val="00E340D3"/>
    <w:rsid w:val="00E34AB1"/>
    <w:rsid w:val="00E353F8"/>
    <w:rsid w:val="00E364BB"/>
    <w:rsid w:val="00E40319"/>
    <w:rsid w:val="00E4039D"/>
    <w:rsid w:val="00E418B0"/>
    <w:rsid w:val="00E42F63"/>
    <w:rsid w:val="00E449DA"/>
    <w:rsid w:val="00E44C6C"/>
    <w:rsid w:val="00E53972"/>
    <w:rsid w:val="00E5461F"/>
    <w:rsid w:val="00E54718"/>
    <w:rsid w:val="00E54FA0"/>
    <w:rsid w:val="00E55881"/>
    <w:rsid w:val="00E55F57"/>
    <w:rsid w:val="00E57C65"/>
    <w:rsid w:val="00E60A71"/>
    <w:rsid w:val="00E610DE"/>
    <w:rsid w:val="00E637F0"/>
    <w:rsid w:val="00E63811"/>
    <w:rsid w:val="00E654F3"/>
    <w:rsid w:val="00E66594"/>
    <w:rsid w:val="00E71C09"/>
    <w:rsid w:val="00E71EFE"/>
    <w:rsid w:val="00E71FA7"/>
    <w:rsid w:val="00E7345F"/>
    <w:rsid w:val="00E74352"/>
    <w:rsid w:val="00E74380"/>
    <w:rsid w:val="00E75446"/>
    <w:rsid w:val="00E77603"/>
    <w:rsid w:val="00E77C8D"/>
    <w:rsid w:val="00E800C4"/>
    <w:rsid w:val="00E82748"/>
    <w:rsid w:val="00E8524C"/>
    <w:rsid w:val="00E9156F"/>
    <w:rsid w:val="00E92076"/>
    <w:rsid w:val="00E95596"/>
    <w:rsid w:val="00E95E47"/>
    <w:rsid w:val="00E97148"/>
    <w:rsid w:val="00E97948"/>
    <w:rsid w:val="00E97AEF"/>
    <w:rsid w:val="00EA241A"/>
    <w:rsid w:val="00EA33E6"/>
    <w:rsid w:val="00EB1118"/>
    <w:rsid w:val="00EB175F"/>
    <w:rsid w:val="00EB2453"/>
    <w:rsid w:val="00EB55B4"/>
    <w:rsid w:val="00EB70B6"/>
    <w:rsid w:val="00EC134F"/>
    <w:rsid w:val="00EC4A18"/>
    <w:rsid w:val="00EC4FF6"/>
    <w:rsid w:val="00EC684B"/>
    <w:rsid w:val="00EC68C8"/>
    <w:rsid w:val="00EC7A4D"/>
    <w:rsid w:val="00ED0E08"/>
    <w:rsid w:val="00ED6F00"/>
    <w:rsid w:val="00ED7447"/>
    <w:rsid w:val="00ED7579"/>
    <w:rsid w:val="00EE33AC"/>
    <w:rsid w:val="00EE4664"/>
    <w:rsid w:val="00EE6232"/>
    <w:rsid w:val="00EF08FA"/>
    <w:rsid w:val="00EF1A76"/>
    <w:rsid w:val="00EF288F"/>
    <w:rsid w:val="00EF41FF"/>
    <w:rsid w:val="00EF477A"/>
    <w:rsid w:val="00EF4DAD"/>
    <w:rsid w:val="00EF4FBD"/>
    <w:rsid w:val="00EF7C9F"/>
    <w:rsid w:val="00F0001D"/>
    <w:rsid w:val="00F02355"/>
    <w:rsid w:val="00F02994"/>
    <w:rsid w:val="00F02F3B"/>
    <w:rsid w:val="00F03944"/>
    <w:rsid w:val="00F05692"/>
    <w:rsid w:val="00F107A1"/>
    <w:rsid w:val="00F13FD1"/>
    <w:rsid w:val="00F1469F"/>
    <w:rsid w:val="00F1474C"/>
    <w:rsid w:val="00F20310"/>
    <w:rsid w:val="00F20643"/>
    <w:rsid w:val="00F22128"/>
    <w:rsid w:val="00F22805"/>
    <w:rsid w:val="00F22887"/>
    <w:rsid w:val="00F22E82"/>
    <w:rsid w:val="00F3152B"/>
    <w:rsid w:val="00F316B4"/>
    <w:rsid w:val="00F339D6"/>
    <w:rsid w:val="00F348EC"/>
    <w:rsid w:val="00F35DA8"/>
    <w:rsid w:val="00F44552"/>
    <w:rsid w:val="00F445C9"/>
    <w:rsid w:val="00F47302"/>
    <w:rsid w:val="00F521A9"/>
    <w:rsid w:val="00F544DE"/>
    <w:rsid w:val="00F56B1A"/>
    <w:rsid w:val="00F63399"/>
    <w:rsid w:val="00F65476"/>
    <w:rsid w:val="00F65768"/>
    <w:rsid w:val="00F66A0E"/>
    <w:rsid w:val="00F7279D"/>
    <w:rsid w:val="00F7530B"/>
    <w:rsid w:val="00F80A3B"/>
    <w:rsid w:val="00F927DE"/>
    <w:rsid w:val="00F9388A"/>
    <w:rsid w:val="00F938B8"/>
    <w:rsid w:val="00F979FF"/>
    <w:rsid w:val="00FA36CA"/>
    <w:rsid w:val="00FA3A0E"/>
    <w:rsid w:val="00FA4944"/>
    <w:rsid w:val="00FB25EA"/>
    <w:rsid w:val="00FB7C5F"/>
    <w:rsid w:val="00FC3ACD"/>
    <w:rsid w:val="00FC3BEC"/>
    <w:rsid w:val="00FC3D3F"/>
    <w:rsid w:val="00FC6DEF"/>
    <w:rsid w:val="00FC7F5D"/>
    <w:rsid w:val="00FD0614"/>
    <w:rsid w:val="00FD0981"/>
    <w:rsid w:val="00FD2998"/>
    <w:rsid w:val="00FD4FE2"/>
    <w:rsid w:val="00FD7294"/>
    <w:rsid w:val="00FE180B"/>
    <w:rsid w:val="00FE4F24"/>
    <w:rsid w:val="00FE5B15"/>
    <w:rsid w:val="00FF1D2C"/>
    <w:rsid w:val="00FF23BA"/>
    <w:rsid w:val="00FF3403"/>
    <w:rsid w:val="00FF526C"/>
    <w:rsid w:val="00FF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D3713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71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1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7135"/>
    <w:pPr>
      <w:keepNext/>
      <w:jc w:val="center"/>
      <w:outlineLvl w:val="2"/>
    </w:pPr>
    <w:rPr>
      <w:b/>
      <w:bCs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371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37135"/>
    <w:pPr>
      <w:keepNext/>
      <w:jc w:val="center"/>
      <w:outlineLvl w:val="4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3565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32131"/>
    <w:p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6745B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674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6745B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6745B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6745B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3565"/>
    <w:rPr>
      <w:rFonts w:ascii="Calibri" w:hAnsi="Calibri" w:cs="Calibri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32131"/>
    <w:rPr>
      <w:rFonts w:ascii="Calibri" w:hAnsi="Calibri" w:cs="Calibri"/>
      <w:i/>
      <w:iCs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D37135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6745B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371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C7F5D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D3713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6745B"/>
    <w:rPr>
      <w:sz w:val="16"/>
      <w:szCs w:val="16"/>
    </w:rPr>
  </w:style>
  <w:style w:type="paragraph" w:customStyle="1" w:styleId="ConsNonformat">
    <w:name w:val="ConsNonformat"/>
    <w:uiPriority w:val="99"/>
    <w:rsid w:val="00D37135"/>
    <w:pPr>
      <w:widowControl w:val="0"/>
      <w:snapToGri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3713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D37135"/>
    <w:pPr>
      <w:widowControl w:val="0"/>
      <w:snapToGrid w:val="0"/>
    </w:pPr>
    <w:rPr>
      <w:rFonts w:ascii="Arial" w:hAnsi="Arial" w:cs="Arial"/>
      <w:sz w:val="20"/>
      <w:szCs w:val="20"/>
    </w:rPr>
  </w:style>
  <w:style w:type="paragraph" w:customStyle="1" w:styleId="1">
    <w:name w:val="Обычный1"/>
    <w:uiPriority w:val="99"/>
    <w:rsid w:val="00D37135"/>
    <w:pPr>
      <w:snapToGrid w:val="0"/>
    </w:pPr>
    <w:rPr>
      <w:sz w:val="20"/>
      <w:szCs w:val="20"/>
    </w:rPr>
  </w:style>
  <w:style w:type="paragraph" w:customStyle="1" w:styleId="11">
    <w:name w:val="Заголовок 11"/>
    <w:basedOn w:val="1"/>
    <w:next w:val="1"/>
    <w:uiPriority w:val="99"/>
    <w:rsid w:val="00D37135"/>
    <w:pPr>
      <w:keepNext/>
      <w:snapToGrid/>
      <w:jc w:val="center"/>
    </w:pPr>
    <w:rPr>
      <w:sz w:val="24"/>
      <w:szCs w:val="24"/>
    </w:rPr>
  </w:style>
  <w:style w:type="paragraph" w:customStyle="1" w:styleId="10">
    <w:name w:val="Основной текст1"/>
    <w:basedOn w:val="1"/>
    <w:uiPriority w:val="99"/>
    <w:rsid w:val="00D37135"/>
    <w:pPr>
      <w:snapToGrid/>
      <w:jc w:val="both"/>
    </w:pPr>
  </w:style>
  <w:style w:type="paragraph" w:customStyle="1" w:styleId="21">
    <w:name w:val="Основной текст 21"/>
    <w:basedOn w:val="1"/>
    <w:uiPriority w:val="99"/>
    <w:rsid w:val="00D37135"/>
    <w:pPr>
      <w:snapToGrid/>
    </w:pPr>
    <w:rPr>
      <w:b/>
      <w:bCs/>
      <w:i/>
      <w:iCs/>
    </w:rPr>
  </w:style>
  <w:style w:type="paragraph" w:customStyle="1" w:styleId="210">
    <w:name w:val="Основной текст с отступом 21"/>
    <w:basedOn w:val="1"/>
    <w:uiPriority w:val="99"/>
    <w:rsid w:val="00D37135"/>
    <w:pPr>
      <w:snapToGrid/>
      <w:ind w:left="360"/>
      <w:jc w:val="both"/>
    </w:pPr>
  </w:style>
  <w:style w:type="paragraph" w:customStyle="1" w:styleId="31">
    <w:name w:val="Основной текст с отступом 31"/>
    <w:basedOn w:val="1"/>
    <w:uiPriority w:val="99"/>
    <w:rsid w:val="00D37135"/>
    <w:pPr>
      <w:snapToGrid/>
      <w:ind w:left="426"/>
      <w:jc w:val="both"/>
    </w:pPr>
  </w:style>
  <w:style w:type="paragraph" w:customStyle="1" w:styleId="211">
    <w:name w:val="Заголовок 21"/>
    <w:basedOn w:val="1"/>
    <w:next w:val="1"/>
    <w:uiPriority w:val="99"/>
    <w:rsid w:val="00D37135"/>
    <w:pPr>
      <w:keepNext/>
      <w:snapToGrid/>
      <w:jc w:val="center"/>
    </w:pPr>
    <w:rPr>
      <w:b/>
      <w:bCs/>
    </w:rPr>
  </w:style>
  <w:style w:type="paragraph" w:customStyle="1" w:styleId="310">
    <w:name w:val="Заголовок 31"/>
    <w:basedOn w:val="1"/>
    <w:next w:val="1"/>
    <w:uiPriority w:val="99"/>
    <w:rsid w:val="00D37135"/>
    <w:pPr>
      <w:keepNext/>
      <w:snapToGrid/>
      <w:jc w:val="both"/>
    </w:pPr>
    <w:rPr>
      <w:b/>
      <w:bCs/>
    </w:rPr>
  </w:style>
  <w:style w:type="character" w:styleId="Hyperlink">
    <w:name w:val="Hyperlink"/>
    <w:basedOn w:val="DefaultParagraphFont"/>
    <w:uiPriority w:val="99"/>
    <w:rsid w:val="00A739AD"/>
    <w:rPr>
      <w:color w:val="0000FF"/>
      <w:u w:val="single"/>
    </w:rPr>
  </w:style>
  <w:style w:type="paragraph" w:customStyle="1" w:styleId="12">
    <w:name w:val="çàãîëîâîê 1"/>
    <w:basedOn w:val="Normal"/>
    <w:next w:val="Normal"/>
    <w:uiPriority w:val="99"/>
    <w:rsid w:val="00D37135"/>
    <w:pPr>
      <w:keepNext/>
      <w:ind w:firstLine="567"/>
      <w:jc w:val="both"/>
    </w:pPr>
    <w:rPr>
      <w:sz w:val="24"/>
      <w:szCs w:val="24"/>
    </w:rPr>
  </w:style>
  <w:style w:type="paragraph" w:customStyle="1" w:styleId="2">
    <w:name w:val="çàãîëîâîê 2"/>
    <w:basedOn w:val="Normal"/>
    <w:next w:val="Normal"/>
    <w:uiPriority w:val="99"/>
    <w:rsid w:val="00D37135"/>
    <w:pPr>
      <w:keepNext/>
      <w:ind w:firstLine="567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371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62034"/>
  </w:style>
  <w:style w:type="paragraph" w:styleId="BodyTextIndent2">
    <w:name w:val="Body Text Indent 2"/>
    <w:basedOn w:val="Normal"/>
    <w:link w:val="BodyTextIndent2Char"/>
    <w:uiPriority w:val="99"/>
    <w:rsid w:val="00D371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745B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D371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745B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D37135"/>
  </w:style>
  <w:style w:type="paragraph" w:styleId="Footer">
    <w:name w:val="footer"/>
    <w:basedOn w:val="Normal"/>
    <w:link w:val="FooterChar"/>
    <w:uiPriority w:val="99"/>
    <w:rsid w:val="00D371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01511"/>
  </w:style>
  <w:style w:type="paragraph" w:styleId="Title">
    <w:name w:val="Title"/>
    <w:basedOn w:val="Normal"/>
    <w:link w:val="TitleChar"/>
    <w:uiPriority w:val="99"/>
    <w:qFormat/>
    <w:rsid w:val="00D37135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62034"/>
    <w:rPr>
      <w:sz w:val="28"/>
      <w:szCs w:val="28"/>
    </w:rPr>
  </w:style>
  <w:style w:type="paragraph" w:customStyle="1" w:styleId="ConsTitle">
    <w:name w:val="ConsTitle"/>
    <w:uiPriority w:val="99"/>
    <w:rsid w:val="00D371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D371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745B"/>
    <w:rPr>
      <w:sz w:val="2"/>
      <w:szCs w:val="2"/>
    </w:rPr>
  </w:style>
  <w:style w:type="table" w:styleId="TableGrid">
    <w:name w:val="Table Grid"/>
    <w:basedOn w:val="TableNormal"/>
    <w:uiPriority w:val="99"/>
    <w:rsid w:val="00D31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аблицы (моноширинный)"/>
    <w:basedOn w:val="Normal"/>
    <w:next w:val="Normal"/>
    <w:uiPriority w:val="99"/>
    <w:rsid w:val="00D3126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FootnoteReference">
    <w:name w:val="footnote reference"/>
    <w:basedOn w:val="DefaultParagraphFont"/>
    <w:uiPriority w:val="99"/>
    <w:semiHidden/>
    <w:rsid w:val="00FC7F5D"/>
    <w:rPr>
      <w:rFonts w:ascii="Times New Roman" w:hAnsi="Times New Roman"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C7F5D"/>
    <w:pPr>
      <w:spacing w:after="60"/>
      <w:jc w:val="both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6745B"/>
    <w:rPr>
      <w:sz w:val="20"/>
      <w:szCs w:val="20"/>
    </w:rPr>
  </w:style>
  <w:style w:type="character" w:styleId="FollowedHyperlink">
    <w:name w:val="FollowedHyperlink"/>
    <w:basedOn w:val="DefaultParagraphFont"/>
    <w:uiPriority w:val="99"/>
    <w:rsid w:val="00A70142"/>
    <w:rPr>
      <w:color w:val="800080"/>
      <w:u w:val="single"/>
    </w:rPr>
  </w:style>
  <w:style w:type="paragraph" w:customStyle="1" w:styleId="ConsPlusNonformat">
    <w:name w:val="ConsPlusNonformat"/>
    <w:uiPriority w:val="99"/>
    <w:rsid w:val="0073213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efb">
    <w:name w:val="Об.cefbчный"/>
    <w:uiPriority w:val="99"/>
    <w:rsid w:val="001B3565"/>
    <w:pPr>
      <w:widowControl w:val="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F03944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OC3">
    <w:name w:val="toc 3"/>
    <w:basedOn w:val="Normal"/>
    <w:next w:val="Normal"/>
    <w:autoRedefine/>
    <w:uiPriority w:val="99"/>
    <w:semiHidden/>
    <w:rsid w:val="00F03944"/>
    <w:pPr>
      <w:ind w:left="400"/>
    </w:pPr>
  </w:style>
  <w:style w:type="paragraph" w:styleId="TOC1">
    <w:name w:val="toc 1"/>
    <w:basedOn w:val="Normal"/>
    <w:next w:val="Normal"/>
    <w:autoRedefine/>
    <w:uiPriority w:val="99"/>
    <w:semiHidden/>
    <w:rsid w:val="00A27D8F"/>
    <w:pPr>
      <w:tabs>
        <w:tab w:val="left" w:pos="400"/>
        <w:tab w:val="right" w:leader="dot" w:pos="10376"/>
      </w:tabs>
      <w:spacing w:before="100" w:beforeAutospacing="1" w:after="100" w:afterAutospacing="1"/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99"/>
    <w:semiHidden/>
    <w:rsid w:val="00F03944"/>
    <w:pPr>
      <w:ind w:left="200"/>
    </w:pPr>
  </w:style>
  <w:style w:type="character" w:styleId="Strong">
    <w:name w:val="Strong"/>
    <w:basedOn w:val="DefaultParagraphFont"/>
    <w:uiPriority w:val="99"/>
    <w:qFormat/>
    <w:rsid w:val="00506861"/>
    <w:rPr>
      <w:b/>
      <w:bCs/>
    </w:rPr>
  </w:style>
  <w:style w:type="character" w:styleId="Emphasis">
    <w:name w:val="Emphasis"/>
    <w:basedOn w:val="DefaultParagraphFont"/>
    <w:uiPriority w:val="99"/>
    <w:qFormat/>
    <w:rsid w:val="003D1F42"/>
    <w:rPr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3D1F4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D1F42"/>
    <w:rPr>
      <w:rFonts w:ascii="Cambria" w:hAnsi="Cambria" w:cs="Cambria"/>
      <w:sz w:val="24"/>
      <w:szCs w:val="24"/>
    </w:rPr>
  </w:style>
  <w:style w:type="paragraph" w:customStyle="1" w:styleId="13">
    <w:name w:val="Заголовок раб 1"/>
    <w:basedOn w:val="Normal"/>
    <w:link w:val="14"/>
    <w:uiPriority w:val="99"/>
    <w:rsid w:val="00C063AA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864C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14">
    <w:name w:val="Заголовок раб 1 Знак"/>
    <w:link w:val="13"/>
    <w:uiPriority w:val="99"/>
    <w:locked/>
    <w:rsid w:val="00C063AA"/>
    <w:rPr>
      <w:b/>
      <w:bCs/>
      <w:sz w:val="24"/>
      <w:szCs w:val="24"/>
    </w:rPr>
  </w:style>
  <w:style w:type="paragraph" w:customStyle="1" w:styleId="a0">
    <w:name w:val="ЗАГОЛОВОК аукцион конкурс"/>
    <w:basedOn w:val="Normal"/>
    <w:link w:val="a1"/>
    <w:uiPriority w:val="99"/>
    <w:rsid w:val="00802E89"/>
    <w:pPr>
      <w:jc w:val="center"/>
    </w:pPr>
    <w:rPr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E34AB1"/>
    <w:rPr>
      <w:sz w:val="16"/>
      <w:szCs w:val="16"/>
    </w:rPr>
  </w:style>
  <w:style w:type="character" w:customStyle="1" w:styleId="a1">
    <w:name w:val="ЗАГОЛОВОК аукцион конкурс Знак"/>
    <w:link w:val="a0"/>
    <w:uiPriority w:val="99"/>
    <w:locked/>
    <w:rsid w:val="00802E89"/>
    <w:rPr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E34AB1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34A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3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34AB1"/>
    <w:rPr>
      <w:b/>
      <w:bCs/>
    </w:rPr>
  </w:style>
  <w:style w:type="paragraph" w:customStyle="1" w:styleId="FR1">
    <w:name w:val="FR1"/>
    <w:uiPriority w:val="99"/>
    <w:rsid w:val="008367F5"/>
    <w:pPr>
      <w:widowControl w:val="0"/>
      <w:jc w:val="center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uiPriority w:val="99"/>
    <w:rsid w:val="00757BA1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BodyText3">
    <w:name w:val="Body Text 3"/>
    <w:basedOn w:val="Normal"/>
    <w:link w:val="BodyText3Char"/>
    <w:uiPriority w:val="99"/>
    <w:rsid w:val="00084E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84EF0"/>
    <w:rPr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8E77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E77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F377C"/>
    <w:pPr>
      <w:ind w:left="708"/>
    </w:pPr>
  </w:style>
  <w:style w:type="paragraph" w:styleId="NormalWeb">
    <w:name w:val="Normal (Web)"/>
    <w:basedOn w:val="Normal"/>
    <w:uiPriority w:val="99"/>
    <w:rsid w:val="00BA62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725</TotalTime>
  <Pages>18</Pages>
  <Words>6447</Words>
  <Characters>-32766</Characters>
  <Application>Microsoft Office Outlook</Application>
  <DocSecurity>0</DocSecurity>
  <Lines>0</Lines>
  <Paragraphs>0</Paragraphs>
  <ScaleCrop>false</ScaleCrop>
  <Company>Departam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Alla</dc:creator>
  <cp:keywords/>
  <dc:description/>
  <cp:lastModifiedBy>Customer</cp:lastModifiedBy>
  <cp:revision>35</cp:revision>
  <cp:lastPrinted>2018-05-16T11:08:00Z</cp:lastPrinted>
  <dcterms:created xsi:type="dcterms:W3CDTF">2018-03-12T05:43:00Z</dcterms:created>
  <dcterms:modified xsi:type="dcterms:W3CDTF">2018-12-03T11:00:00Z</dcterms:modified>
</cp:coreProperties>
</file>